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01" w:rsidRPr="00EF4976" w:rsidRDefault="00967A01" w:rsidP="00D17BF5">
      <w:pPr>
        <w:jc w:val="center"/>
        <w:rPr>
          <w:b/>
        </w:rPr>
      </w:pPr>
      <w:r w:rsidRPr="00EF4976">
        <w:rPr>
          <w:b/>
        </w:rPr>
        <w:t>НОВОГОДНИЙ  ПРАЗДНИК «ПРОДЕЛКИ  НЕХОЧУХИ».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>День чудесный настаёт,</w:t>
      </w:r>
    </w:p>
    <w:p w:rsidR="00967A01" w:rsidRPr="00EF4976" w:rsidRDefault="00967A01" w:rsidP="00AF00EB">
      <w:r w:rsidRPr="00EF4976">
        <w:t>К нам приходит Новый год!</w:t>
      </w:r>
    </w:p>
    <w:p w:rsidR="00967A01" w:rsidRPr="00EF4976" w:rsidRDefault="00967A01" w:rsidP="00AF00EB">
      <w:r w:rsidRPr="00EF4976">
        <w:t>Праздник смеха и затей,</w:t>
      </w:r>
    </w:p>
    <w:p w:rsidR="00967A01" w:rsidRPr="00EF4976" w:rsidRDefault="00967A01" w:rsidP="00AF00EB">
      <w:r w:rsidRPr="00EF4976">
        <w:t>Праздник сказки для детей!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(Появляется Снегурочка)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Снегурочка.</w:t>
      </w:r>
    </w:p>
    <w:p w:rsidR="00967A01" w:rsidRPr="00EF4976" w:rsidRDefault="00967A01" w:rsidP="00AF00EB">
      <w:r w:rsidRPr="00EF4976">
        <w:t>С Новым годом, с Новым годом!</w:t>
      </w:r>
    </w:p>
    <w:p w:rsidR="00967A01" w:rsidRPr="00EF4976" w:rsidRDefault="00967A01" w:rsidP="00AF00EB">
      <w:r w:rsidRPr="00EF4976">
        <w:t>С песней, ёлкой, хороводом,</w:t>
      </w:r>
    </w:p>
    <w:p w:rsidR="00967A01" w:rsidRPr="00EF4976" w:rsidRDefault="00967A01" w:rsidP="00AF00EB">
      <w:r w:rsidRPr="00EF4976">
        <w:t>С бусами, хлопушками,</w:t>
      </w:r>
    </w:p>
    <w:p w:rsidR="00967A01" w:rsidRPr="00EF4976" w:rsidRDefault="00967A01" w:rsidP="00AF00EB">
      <w:r w:rsidRPr="00EF4976">
        <w:t>С новыми игрушками!</w:t>
      </w:r>
    </w:p>
    <w:p w:rsidR="00967A01" w:rsidRPr="00EF4976" w:rsidRDefault="00967A01" w:rsidP="00AF00EB">
      <w:r w:rsidRPr="00EF4976">
        <w:t>Всех на свете поздравляем,</w:t>
      </w:r>
    </w:p>
    <w:p w:rsidR="00967A01" w:rsidRPr="00EF4976" w:rsidRDefault="00967A01" w:rsidP="00AF00EB">
      <w:r w:rsidRPr="00EF4976">
        <w:t>Всем мы от души желаем:</w:t>
      </w:r>
    </w:p>
    <w:p w:rsidR="00967A01" w:rsidRPr="00EF4976" w:rsidRDefault="00967A01" w:rsidP="00AF00EB">
      <w:r w:rsidRPr="00EF4976">
        <w:t>Чтоб ладоши хлопали,</w:t>
      </w:r>
    </w:p>
    <w:p w:rsidR="00967A01" w:rsidRPr="00EF4976" w:rsidRDefault="00967A01" w:rsidP="00AF00EB">
      <w:r w:rsidRPr="00EF4976">
        <w:t>Чтобы ноги топали,</w:t>
      </w:r>
    </w:p>
    <w:p w:rsidR="00967A01" w:rsidRPr="00EF4976" w:rsidRDefault="00967A01" w:rsidP="00AF00EB">
      <w:r w:rsidRPr="00EF4976">
        <w:t>Чтобы дети улыбались,</w:t>
      </w:r>
    </w:p>
    <w:p w:rsidR="00967A01" w:rsidRPr="00EF4976" w:rsidRDefault="00967A01" w:rsidP="00AF00EB">
      <w:r w:rsidRPr="00EF4976">
        <w:t>Веселились и смеялись.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Снегурочка поздравляет всех с Новым годом, удивляется, почему ещё не появился Дед Мороз, предлагает позвать его. Все зовут Деда Мороза, но вместо него под мелодию песни «Кукарача» появляется Нехочуха.</w:t>
      </w:r>
    </w:p>
    <w:p w:rsidR="00967A01" w:rsidRPr="00EF4976" w:rsidRDefault="00967A01" w:rsidP="00AF00EB"/>
    <w:p w:rsidR="00967A01" w:rsidRPr="00EF4976" w:rsidRDefault="00967A01" w:rsidP="00AF00EB">
      <w:r w:rsidRPr="00EF4976">
        <w:rPr>
          <w:b/>
        </w:rPr>
        <w:t xml:space="preserve">НЕХОЧУХА </w:t>
      </w:r>
      <w:r w:rsidRPr="00EF4976">
        <w:rPr>
          <w:b/>
          <w:i/>
        </w:rPr>
        <w:t>(поёт):</w:t>
      </w:r>
    </w:p>
    <w:p w:rsidR="00967A01" w:rsidRPr="00EF4976" w:rsidRDefault="00967A01" w:rsidP="00AF00EB">
      <w:r w:rsidRPr="00EF4976">
        <w:t>Я Нехочуха,</w:t>
      </w:r>
    </w:p>
    <w:p w:rsidR="00967A01" w:rsidRPr="00EF4976" w:rsidRDefault="00967A01" w:rsidP="00AF00EB">
      <w:r w:rsidRPr="00EF4976">
        <w:t>Я Нехочуха,</w:t>
      </w:r>
    </w:p>
    <w:p w:rsidR="00967A01" w:rsidRPr="00EF4976" w:rsidRDefault="00967A01" w:rsidP="00AF00EB">
      <w:r w:rsidRPr="00EF4976">
        <w:t>Ничего я не хочу,</w:t>
      </w:r>
    </w:p>
    <w:p w:rsidR="00967A01" w:rsidRPr="00EF4976" w:rsidRDefault="00967A01" w:rsidP="00AF00EB">
      <w:r w:rsidRPr="00EF4976">
        <w:t>Не приглашайте,</w:t>
      </w:r>
    </w:p>
    <w:p w:rsidR="00967A01" w:rsidRPr="00EF4976" w:rsidRDefault="00967A01" w:rsidP="00AF00EB">
      <w:r w:rsidRPr="00EF4976">
        <w:t>Потому что</w:t>
      </w:r>
    </w:p>
    <w:p w:rsidR="00967A01" w:rsidRPr="00EF4976" w:rsidRDefault="00967A01" w:rsidP="00AF00EB">
      <w:r w:rsidRPr="00EF4976">
        <w:t>Я сама везде хожу!</w:t>
      </w:r>
    </w:p>
    <w:p w:rsidR="00967A01" w:rsidRPr="00EF4976" w:rsidRDefault="00967A01" w:rsidP="00AF00EB">
      <w:r w:rsidRPr="00EF4976">
        <w:t xml:space="preserve">Я наколдую, </w:t>
      </w:r>
    </w:p>
    <w:p w:rsidR="00967A01" w:rsidRPr="00EF4976" w:rsidRDefault="00967A01" w:rsidP="00AF00EB">
      <w:r w:rsidRPr="00EF4976">
        <w:t>Я всё испорчу,</w:t>
      </w:r>
    </w:p>
    <w:p w:rsidR="00967A01" w:rsidRPr="00EF4976" w:rsidRDefault="00967A01" w:rsidP="00AF00EB">
      <w:r w:rsidRPr="00EF4976">
        <w:t>Праздник вовсе не придёт,</w:t>
      </w:r>
    </w:p>
    <w:p w:rsidR="00967A01" w:rsidRPr="00EF4976" w:rsidRDefault="00967A01" w:rsidP="00AF00EB">
      <w:r w:rsidRPr="00EF4976">
        <w:t xml:space="preserve">Ну, кто захочет, </w:t>
      </w:r>
    </w:p>
    <w:p w:rsidR="00967A01" w:rsidRPr="00EF4976" w:rsidRDefault="00967A01" w:rsidP="00AF00EB">
      <w:r w:rsidRPr="00EF4976">
        <w:t>Ну, кто захочет</w:t>
      </w:r>
    </w:p>
    <w:p w:rsidR="00967A01" w:rsidRPr="00EF4976" w:rsidRDefault="00967A01" w:rsidP="00AF00EB">
      <w:r w:rsidRPr="00EF4976">
        <w:t>Без Мороза Новый год!</w:t>
      </w:r>
    </w:p>
    <w:p w:rsidR="00967A01" w:rsidRPr="00EF4976" w:rsidRDefault="00967A01" w:rsidP="00AF00EB"/>
    <w:p w:rsidR="00967A01" w:rsidRPr="00EF4976" w:rsidRDefault="00967A01" w:rsidP="00AF00EB">
      <w:r w:rsidRPr="00EF4976">
        <w:t>Ой, вы посмотрите на них, уселись, празднуют!</w:t>
      </w:r>
    </w:p>
    <w:p w:rsidR="00967A01" w:rsidRPr="00EF4976" w:rsidRDefault="00967A01" w:rsidP="00AF00EB">
      <w:r w:rsidRPr="00EF4976">
        <w:t xml:space="preserve">Деда Мороза ждут, ой, не могу! </w:t>
      </w:r>
      <w:r w:rsidRPr="00EF4976">
        <w:rPr>
          <w:b/>
          <w:i/>
        </w:rPr>
        <w:t>(Смеётся.)</w:t>
      </w:r>
      <w:r w:rsidRPr="00EF4976">
        <w:t xml:space="preserve"> Ну, ждите, ждите!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>Простите, а вы кто такая?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>Повторяю для непонятливых: я – великая и могучая волшебница Нехочуха! Я не хочу играть, петь и танцевать, хочу только колдовать!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>Вот и колдуйте на здоровье, великая Нехочуха, а мы будем Новый год встречать.</w:t>
      </w:r>
    </w:p>
    <w:p w:rsidR="00967A01" w:rsidRPr="00EF4976" w:rsidRDefault="00967A01" w:rsidP="00AF00EB">
      <w:r w:rsidRPr="00EF4976">
        <w:rPr>
          <w:b/>
        </w:rPr>
        <w:t xml:space="preserve">НЕХОЧУХА. </w:t>
      </w:r>
      <w:r w:rsidRPr="00EF4976">
        <w:rPr>
          <w:b/>
        </w:rPr>
        <w:br/>
      </w:r>
      <w:r w:rsidRPr="00EF4976">
        <w:t>Ах, вы так, да? Тогда я уже ничего не хочу! И вообще, заколдовала я вашего Деда Мороза! Не хочу никаких ваших праздников и хороводов, не хочу!</w:t>
      </w:r>
    </w:p>
    <w:p w:rsidR="00967A01" w:rsidRPr="00EF4976" w:rsidRDefault="00967A01" w:rsidP="00AF00EB">
      <w:r w:rsidRPr="00EF4976">
        <w:rPr>
          <w:b/>
        </w:rPr>
        <w:t xml:space="preserve">Снегурочка. </w:t>
      </w:r>
      <w:r w:rsidRPr="00EF4976">
        <w:rPr>
          <w:b/>
        </w:rPr>
        <w:br/>
      </w:r>
      <w:r w:rsidRPr="00EF4976">
        <w:t>Что вы сказки рассказываете? Где это видано, чтобы самого Деда Мороза кто-то заколдовал? Вы и на волшебницу-то не похожи!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>Не похожа? Да я! Я! Загадывайте желание!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Снегурочка.</w:t>
      </w:r>
    </w:p>
    <w:p w:rsidR="00967A01" w:rsidRPr="00EF4976" w:rsidRDefault="00967A01" w:rsidP="00AF00EB">
      <w:r w:rsidRPr="00EF4976">
        <w:t>Хочу, чтобы прямо сейчас вы рассказали нам сказку, но не новую и не старую, не веселую и не грустную, а вобщем, новогоднюю.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 xml:space="preserve">Никаких проблем!  </w:t>
      </w:r>
      <w:r w:rsidRPr="00EF4976">
        <w:rPr>
          <w:b/>
          <w:i/>
        </w:rPr>
        <w:t>(колдует)</w:t>
      </w:r>
    </w:p>
    <w:p w:rsidR="00967A01" w:rsidRPr="00EF4976" w:rsidRDefault="00967A01" w:rsidP="00AF00EB">
      <w:r w:rsidRPr="00EF4976">
        <w:t>Невысоко и не низко</w:t>
      </w:r>
    </w:p>
    <w:p w:rsidR="00967A01" w:rsidRPr="00EF4976" w:rsidRDefault="00967A01" w:rsidP="00AF00EB">
      <w:r w:rsidRPr="00EF4976">
        <w:t>Может рядом, у дверей.</w:t>
      </w:r>
    </w:p>
    <w:p w:rsidR="00967A01" w:rsidRPr="00EF4976" w:rsidRDefault="00967A01" w:rsidP="00AF00EB">
      <w:r w:rsidRPr="00EF4976">
        <w:t>Сказка ходит близко-близко…</w:t>
      </w:r>
    </w:p>
    <w:p w:rsidR="00967A01" w:rsidRPr="00EF4976" w:rsidRDefault="00967A01" w:rsidP="00AF00EB">
      <w:r w:rsidRPr="00EF4976">
        <w:t>Не спугнуть ее сумей.</w:t>
      </w:r>
    </w:p>
    <w:p w:rsidR="00967A01" w:rsidRPr="00EF4976" w:rsidRDefault="00967A01" w:rsidP="00AF00EB">
      <w:r w:rsidRPr="00EF4976">
        <w:t>Энее-бене-черебренэ,</w:t>
      </w:r>
    </w:p>
    <w:p w:rsidR="00967A01" w:rsidRPr="00EF4976" w:rsidRDefault="00967A01" w:rsidP="00AF00EB">
      <w:r w:rsidRPr="00EF4976">
        <w:t>Время приближается.</w:t>
      </w:r>
    </w:p>
    <w:p w:rsidR="00967A01" w:rsidRPr="00EF4976" w:rsidRDefault="00967A01" w:rsidP="00AF00EB">
      <w:r w:rsidRPr="00EF4976">
        <w:t>Чики-брики черебрыки,</w:t>
      </w:r>
    </w:p>
    <w:p w:rsidR="00967A01" w:rsidRPr="00EF4976" w:rsidRDefault="00967A01" w:rsidP="00AF00EB">
      <w:r w:rsidRPr="00EF4976">
        <w:t>Сказка начинается.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Сказка «Колобок на новогодний лад»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Сказочница. </w:t>
      </w:r>
      <w:r w:rsidRPr="00EF4976">
        <w:rPr>
          <w:sz w:val="24"/>
          <w:szCs w:val="24"/>
        </w:rPr>
        <w:t>Знают взрослые и дети: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Жил да был на белом свете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В русской сказке Колобок,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Колобок - румяный бок.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В праздник елки новогодней,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Возле елочки сегодня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Сказка не кончается,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Сказка продолжается!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Колобок.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Я - веселый Колобок.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Колобок - румяный бок!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На сметане я мешен,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На окошке я стужен!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И сегодня к вам на елку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Я, ребята, приглашен!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Сказочница. </w:t>
      </w:r>
      <w:r w:rsidRPr="00EF4976">
        <w:rPr>
          <w:sz w:val="24"/>
          <w:szCs w:val="24"/>
        </w:rPr>
        <w:t>По тропинке он катился,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К нам на елку прикатился.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Вдруг у старой елки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Повстречался с волком.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Волк.   </w:t>
      </w:r>
      <w:r>
        <w:rPr>
          <w:rStyle w:val="a0"/>
          <w:noProof w:val="0"/>
          <w:sz w:val="24"/>
          <w:szCs w:val="24"/>
        </w:rPr>
        <w:t xml:space="preserve">           </w:t>
      </w:r>
      <w:r w:rsidRPr="00EF4976">
        <w:rPr>
          <w:sz w:val="24"/>
          <w:szCs w:val="24"/>
        </w:rPr>
        <w:t>Здравствуй, славный Колобок!</w:t>
      </w:r>
      <w:r w:rsidRPr="00EF4976">
        <w:rPr>
          <w:sz w:val="24"/>
          <w:szCs w:val="24"/>
        </w:rPr>
        <w:br/>
        <w:t xml:space="preserve">             </w:t>
      </w:r>
      <w:r>
        <w:rPr>
          <w:sz w:val="24"/>
          <w:szCs w:val="24"/>
        </w:rPr>
        <w:t xml:space="preserve">           </w:t>
      </w:r>
      <w:r w:rsidRPr="00EF4976">
        <w:rPr>
          <w:sz w:val="24"/>
          <w:szCs w:val="24"/>
        </w:rPr>
        <w:t>Ты куда спешишь, дружок?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Колобок.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 xml:space="preserve">Тороплюсь я в первый класс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Сплясать у елки перепляс!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Волк. </w:t>
      </w:r>
      <w:r w:rsidRPr="00EF4976">
        <w:rPr>
          <w:rStyle w:val="a0"/>
          <w:noProof w:val="0"/>
          <w:sz w:val="24"/>
          <w:szCs w:val="24"/>
        </w:rPr>
        <w:tab/>
      </w:r>
      <w:r>
        <w:rPr>
          <w:rStyle w:val="a0"/>
          <w:noProof w:val="0"/>
          <w:sz w:val="24"/>
          <w:szCs w:val="24"/>
        </w:rPr>
        <w:t xml:space="preserve">           </w:t>
      </w:r>
      <w:r w:rsidRPr="00EF4976">
        <w:rPr>
          <w:sz w:val="24"/>
          <w:szCs w:val="24"/>
        </w:rPr>
        <w:t>Я с утра не ел совсем,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Вот сейчас тебя и съем!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Колобок.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Что ты, серый, не спеши!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Ждут нас в гости малыши!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Приходи сегодня к детям,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EF4976">
        <w:rPr>
          <w:sz w:val="24"/>
          <w:szCs w:val="24"/>
        </w:rPr>
        <w:t>Новый год мы вместе встретим!</w:t>
      </w:r>
    </w:p>
    <w:p w:rsidR="00967A01" w:rsidRPr="00EF4976" w:rsidRDefault="00967A01" w:rsidP="009E335B">
      <w:pPr>
        <w:pStyle w:val="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Волк.          </w:t>
      </w:r>
      <w:r>
        <w:rPr>
          <w:rStyle w:val="a0"/>
          <w:noProof w:val="0"/>
          <w:sz w:val="24"/>
          <w:szCs w:val="24"/>
        </w:rPr>
        <w:t xml:space="preserve">   </w:t>
      </w:r>
      <w:r w:rsidRPr="00EF4976">
        <w:rPr>
          <w:sz w:val="24"/>
          <w:szCs w:val="24"/>
        </w:rPr>
        <w:t>Ну, спасибо, я приду,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Коль в беду не попаду!</w:t>
      </w:r>
    </w:p>
    <w:p w:rsidR="00967A01" w:rsidRPr="00EF4976" w:rsidRDefault="00967A01" w:rsidP="009E335B">
      <w:pPr>
        <w:pStyle w:val="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Сказочница. </w:t>
      </w:r>
      <w:r w:rsidRPr="00EF4976">
        <w:rPr>
          <w:sz w:val="24"/>
          <w:szCs w:val="24"/>
        </w:rPr>
        <w:t xml:space="preserve">Покатился Колобок </w:t>
      </w:r>
    </w:p>
    <w:p w:rsidR="00967A01" w:rsidRPr="00EF4976" w:rsidRDefault="00967A01" w:rsidP="009E335B">
      <w:pPr>
        <w:pStyle w:val="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EF4976">
        <w:rPr>
          <w:sz w:val="24"/>
          <w:szCs w:val="24"/>
        </w:rPr>
        <w:t xml:space="preserve">                       Снова по дороге.</w:t>
      </w:r>
    </w:p>
    <w:p w:rsidR="00967A01" w:rsidRPr="00EF4976" w:rsidRDefault="00967A01" w:rsidP="009E335B">
      <w:pPr>
        <w:pStyle w:val="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EF4976">
        <w:rPr>
          <w:sz w:val="24"/>
          <w:szCs w:val="24"/>
        </w:rPr>
        <w:t xml:space="preserve">                       А навстречу Колобку – </w:t>
      </w:r>
    </w:p>
    <w:p w:rsidR="00967A01" w:rsidRPr="00EF4976" w:rsidRDefault="00967A01" w:rsidP="009E335B">
      <w:pPr>
        <w:pStyle w:val="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EF4976">
        <w:rPr>
          <w:sz w:val="24"/>
          <w:szCs w:val="24"/>
        </w:rPr>
        <w:t xml:space="preserve">                       Мишка из берлоги.</w:t>
      </w:r>
    </w:p>
    <w:p w:rsidR="00967A01" w:rsidRPr="00EF4976" w:rsidRDefault="00967A01" w:rsidP="009E335B">
      <w:pPr>
        <w:pStyle w:val="1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Медведь.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Здравствуй, славный Колобок!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Ты куда спешишь, дружок? 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Колобок.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 xml:space="preserve">Тороплюсь я в первый класс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Сплясать русский перепляс! 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Медведь.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 xml:space="preserve">Может быть, я съем тебя? 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Колобок.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 xml:space="preserve">Нет! Меня ведь ждут друзья!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Приходи сегодня к детям,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Новый год мы вместе встретим! 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Медведь.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Обязательно приду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И Мишутку приведу!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Сказочница. </w:t>
      </w:r>
      <w:r w:rsidRPr="00EF4976">
        <w:rPr>
          <w:sz w:val="24"/>
          <w:szCs w:val="24"/>
        </w:rPr>
        <w:t xml:space="preserve">Покатился Колобок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Дальше без оглядки.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Видит, прыгают в лесу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Белые зайчатки.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Заяц 1.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Здравствуй, славный Колобок!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Ты куда спешишь, дружок? 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firstLine="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Колобок.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 xml:space="preserve">Тороплюсь я в первый класс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Сплясать русский перепляс.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 xml:space="preserve">Приходите в гости к детям, 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>
        <w:rPr>
          <w:sz w:val="24"/>
          <w:szCs w:val="24"/>
        </w:rPr>
        <w:t xml:space="preserve">            </w:t>
      </w:r>
      <w:r w:rsidRPr="00EF4976">
        <w:rPr>
          <w:sz w:val="24"/>
          <w:szCs w:val="24"/>
        </w:rPr>
        <w:t xml:space="preserve">Новый год мы вместе встретим! 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Заяц 2.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Нас, зайчишек, не забыли!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Нас на елку пригласили!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b/>
          <w:i/>
          <w:sz w:val="24"/>
          <w:szCs w:val="24"/>
        </w:rPr>
      </w:pPr>
      <w:r w:rsidRPr="00EF4976">
        <w:rPr>
          <w:b/>
          <w:i/>
          <w:sz w:val="24"/>
          <w:szCs w:val="24"/>
        </w:rPr>
        <w:t xml:space="preserve">                     Выбегает Лиса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FranklinGothicHeavy"/>
          <w:rFonts w:ascii="Times New Roman" w:hAnsi="Times New Roman" w:cs="Times New Roman"/>
          <w:noProof w:val="0"/>
          <w:sz w:val="24"/>
          <w:szCs w:val="24"/>
        </w:rPr>
        <w:t xml:space="preserve">Лиса.        </w:t>
      </w:r>
      <w:r>
        <w:rPr>
          <w:rStyle w:val="FranklinGothicHeavy"/>
          <w:rFonts w:ascii="Times New Roman" w:hAnsi="Times New Roman" w:cs="Times New Roman"/>
          <w:noProof w:val="0"/>
          <w:sz w:val="24"/>
          <w:szCs w:val="24"/>
        </w:rPr>
        <w:t xml:space="preserve">   </w:t>
      </w:r>
      <w:r w:rsidRPr="00EF4976">
        <w:rPr>
          <w:sz w:val="24"/>
          <w:szCs w:val="24"/>
        </w:rPr>
        <w:t>Я сейчас вас всех поймаю!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Ах, как много зайцев здесь!</w:t>
      </w:r>
    </w:p>
    <w:p w:rsidR="00967A01" w:rsidRPr="00EF4976" w:rsidRDefault="00967A01" w:rsidP="009E335B">
      <w:pPr>
        <w:pStyle w:val="30"/>
        <w:shd w:val="clear" w:color="auto" w:fill="auto"/>
        <w:spacing w:after="120" w:line="240" w:lineRule="auto"/>
        <w:ind w:hanging="20"/>
        <w:rPr>
          <w:b/>
          <w:sz w:val="24"/>
          <w:szCs w:val="24"/>
        </w:rPr>
      </w:pPr>
      <w:r w:rsidRPr="00EF4976">
        <w:rPr>
          <w:rStyle w:val="31"/>
          <w:i/>
          <w:iCs/>
          <w:noProof w:val="0"/>
          <w:sz w:val="24"/>
          <w:szCs w:val="24"/>
        </w:rPr>
        <w:tab/>
      </w:r>
      <w:r w:rsidRPr="00EF4976">
        <w:rPr>
          <w:rStyle w:val="31"/>
          <w:i/>
          <w:iCs/>
          <w:noProof w:val="0"/>
          <w:sz w:val="24"/>
          <w:szCs w:val="24"/>
        </w:rPr>
        <w:tab/>
      </w:r>
      <w:r w:rsidRPr="00EF4976">
        <w:rPr>
          <w:rStyle w:val="31"/>
          <w:i/>
          <w:iCs/>
          <w:noProof w:val="0"/>
          <w:sz w:val="24"/>
          <w:szCs w:val="24"/>
        </w:rPr>
        <w:tab/>
      </w:r>
      <w:r w:rsidRPr="00EF4976">
        <w:rPr>
          <w:b/>
          <w:sz w:val="24"/>
          <w:szCs w:val="24"/>
        </w:rPr>
        <w:t>Берет одного зайца за ухо</w:t>
      </w:r>
    </w:p>
    <w:p w:rsidR="00967A01" w:rsidRPr="00EF4976" w:rsidRDefault="00967A01" w:rsidP="009E335B">
      <w:pPr>
        <w:pStyle w:val="30"/>
        <w:shd w:val="clear" w:color="auto" w:fill="auto"/>
        <w:spacing w:after="120" w:line="240" w:lineRule="auto"/>
        <w:ind w:hanging="20"/>
        <w:rPr>
          <w:i w:val="0"/>
          <w:sz w:val="24"/>
          <w:szCs w:val="24"/>
        </w:rPr>
      </w:pPr>
      <w:r w:rsidRPr="00EF4976">
        <w:rPr>
          <w:rStyle w:val="31"/>
          <w:i/>
          <w:iCs/>
          <w:noProof w:val="0"/>
          <w:sz w:val="24"/>
          <w:szCs w:val="24"/>
        </w:rPr>
        <w:tab/>
      </w:r>
      <w:r w:rsidRPr="00EF4976">
        <w:rPr>
          <w:rStyle w:val="31"/>
          <w:i/>
          <w:iCs/>
          <w:noProof w:val="0"/>
          <w:sz w:val="24"/>
          <w:szCs w:val="24"/>
        </w:rPr>
        <w:tab/>
      </w:r>
      <w:r w:rsidRPr="00EF4976">
        <w:rPr>
          <w:rStyle w:val="31"/>
          <w:i/>
          <w:iCs/>
          <w:noProof w:val="0"/>
          <w:sz w:val="24"/>
          <w:szCs w:val="24"/>
        </w:rPr>
        <w:tab/>
      </w:r>
      <w:r w:rsidRPr="00EF4976">
        <w:rPr>
          <w:rStyle w:val="31"/>
          <w:iCs/>
          <w:noProof w:val="0"/>
          <w:sz w:val="24"/>
          <w:szCs w:val="24"/>
        </w:rPr>
        <w:t>Можно мне любого съесть!</w:t>
      </w:r>
      <w:r w:rsidRPr="00EF4976">
        <w:rPr>
          <w:rStyle w:val="31"/>
          <w:i/>
          <w:iCs/>
          <w:noProof w:val="0"/>
          <w:sz w:val="24"/>
          <w:szCs w:val="24"/>
        </w:rPr>
        <w:br/>
      </w:r>
      <w:r w:rsidRPr="00EF4976">
        <w:rPr>
          <w:i w:val="0"/>
          <w:sz w:val="24"/>
          <w:szCs w:val="24"/>
        </w:rPr>
        <w:tab/>
      </w:r>
      <w:r w:rsidRPr="00EF4976">
        <w:rPr>
          <w:i w:val="0"/>
          <w:sz w:val="24"/>
          <w:szCs w:val="24"/>
        </w:rPr>
        <w:tab/>
        <w:t>Вот тебя-то я, косой,</w:t>
      </w:r>
      <w:r w:rsidRPr="00EF4976">
        <w:rPr>
          <w:i w:val="0"/>
          <w:sz w:val="24"/>
          <w:szCs w:val="24"/>
        </w:rPr>
        <w:br/>
      </w:r>
      <w:r w:rsidRPr="00EF4976">
        <w:rPr>
          <w:i w:val="0"/>
          <w:sz w:val="24"/>
          <w:szCs w:val="24"/>
        </w:rPr>
        <w:tab/>
      </w:r>
      <w:r w:rsidRPr="00EF4976">
        <w:rPr>
          <w:i w:val="0"/>
          <w:sz w:val="24"/>
          <w:szCs w:val="24"/>
        </w:rPr>
        <w:tab/>
        <w:t>И возьму к себе домой!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b/>
          <w:i/>
          <w:sz w:val="24"/>
          <w:szCs w:val="24"/>
        </w:rPr>
      </w:pPr>
      <w:r w:rsidRPr="00EF4976">
        <w:rPr>
          <w:b/>
          <w:i/>
          <w:sz w:val="24"/>
          <w:szCs w:val="24"/>
        </w:rPr>
        <w:t xml:space="preserve">        Выходят Колобок, Волк, Медведь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Медведь.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Лиса, ты зайца отпусти!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Мы в гости все должны идти!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Лиса. </w:t>
      </w:r>
      <w:r>
        <w:rPr>
          <w:rStyle w:val="a0"/>
          <w:noProof w:val="0"/>
          <w:sz w:val="24"/>
          <w:szCs w:val="24"/>
        </w:rPr>
        <w:t xml:space="preserve">   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Вы меня, друзья, простите!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Вот он, заинька, возьмите!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Колобок.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Как, простим ее, друзья?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Медведь.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Нынче ссориться нельзя!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Волк.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Что же, можно и простить!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Лиса.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Буду с вами я дружить!</w:t>
      </w:r>
    </w:p>
    <w:p w:rsidR="00967A01" w:rsidRPr="00EF4976" w:rsidRDefault="00967A01" w:rsidP="009E335B">
      <w:pPr>
        <w:pStyle w:val="1"/>
        <w:shd w:val="clear" w:color="auto" w:fill="auto"/>
        <w:spacing w:before="0" w:after="120" w:line="240" w:lineRule="auto"/>
        <w:ind w:hanging="20"/>
        <w:rPr>
          <w:sz w:val="24"/>
          <w:szCs w:val="24"/>
        </w:rPr>
      </w:pPr>
      <w:r w:rsidRPr="00EF4976">
        <w:rPr>
          <w:rStyle w:val="a0"/>
          <w:noProof w:val="0"/>
          <w:sz w:val="24"/>
          <w:szCs w:val="24"/>
        </w:rPr>
        <w:t xml:space="preserve">Колобок. </w:t>
      </w:r>
      <w:r w:rsidRPr="00EF4976">
        <w:rPr>
          <w:rStyle w:val="a0"/>
          <w:noProof w:val="0"/>
          <w:sz w:val="24"/>
          <w:szCs w:val="24"/>
        </w:rPr>
        <w:tab/>
      </w:r>
      <w:r w:rsidRPr="00EF4976">
        <w:rPr>
          <w:sz w:val="24"/>
          <w:szCs w:val="24"/>
        </w:rPr>
        <w:t>А теперь, друзья, вперед!</w:t>
      </w:r>
      <w:r w:rsidRPr="00EF4976">
        <w:rPr>
          <w:sz w:val="24"/>
          <w:szCs w:val="24"/>
        </w:rPr>
        <w:br/>
      </w:r>
      <w:r w:rsidRPr="00EF4976">
        <w:rPr>
          <w:sz w:val="24"/>
          <w:szCs w:val="24"/>
        </w:rPr>
        <w:tab/>
      </w:r>
      <w:r w:rsidRPr="00EF4976">
        <w:rPr>
          <w:sz w:val="24"/>
          <w:szCs w:val="24"/>
        </w:rPr>
        <w:tab/>
        <w:t>Елка всех нас в гости ждет!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Снегурочка.</w:t>
      </w:r>
    </w:p>
    <w:p w:rsidR="00967A01" w:rsidRPr="00EF4976" w:rsidRDefault="00967A01" w:rsidP="00AF00EB">
      <w:r w:rsidRPr="00EF4976">
        <w:t>Мне всё-таки не верится, что ты заколдовала самого Дедушку Мороза.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 xml:space="preserve">Не верите – как хотите! Ждите своего Мороза, а мне что-то не очень хочется на вашем празднике оставаться! </w:t>
      </w:r>
      <w:r w:rsidRPr="00EF4976">
        <w:rPr>
          <w:b/>
          <w:i/>
        </w:rPr>
        <w:t>(Убегает.)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 xml:space="preserve">Снегурочка.  </w:t>
      </w:r>
    </w:p>
    <w:p w:rsidR="00967A01" w:rsidRPr="00EF4976" w:rsidRDefault="00967A01" w:rsidP="00AF00EB">
      <w:pPr>
        <w:rPr>
          <w:b/>
          <w:bCs/>
          <w:color w:val="210078"/>
          <w:shd w:val="clear" w:color="auto" w:fill="BBDCFF"/>
        </w:rPr>
      </w:pPr>
      <w:r w:rsidRPr="00EF4976">
        <w:t>Ребята, мне кажется, что Дед Мороз просто где-то задержался, а пока он к нам идёт, поиграем! Я буду задавать вам вопросы, а вы отвечайте: «Да» или «Нет».</w:t>
      </w:r>
      <w:r w:rsidRPr="00EF4976">
        <w:rPr>
          <w:b/>
          <w:bCs/>
          <w:color w:val="210078"/>
          <w:shd w:val="clear" w:color="auto" w:fill="BBDCFF"/>
        </w:rPr>
        <w:t xml:space="preserve"> </w:t>
      </w:r>
    </w:p>
    <w:p w:rsidR="00967A01" w:rsidRPr="00EF4976" w:rsidRDefault="00967A01" w:rsidP="00AF00EB">
      <w:pPr>
        <w:rPr>
          <w:b/>
          <w:i/>
        </w:rPr>
      </w:pPr>
      <w:r w:rsidRPr="00EF4976">
        <w:t>Дед Мороз известен всем, верно?</w:t>
      </w:r>
      <w:r w:rsidRPr="00EF4976">
        <w:br/>
        <w:t>Он приходит ровно в семь, верно?</w:t>
      </w:r>
      <w:r w:rsidRPr="00EF4976">
        <w:br/>
        <w:t>Дед Мороз старик хороший, верно?</w:t>
      </w:r>
      <w:r w:rsidRPr="00EF4976">
        <w:br/>
        <w:t>Носит шляпку и калоши, верно?</w:t>
      </w:r>
      <w:r w:rsidRPr="00EF4976">
        <w:br/>
        <w:t>Ствол хорош у нашей елки, верно?</w:t>
      </w:r>
      <w:r w:rsidRPr="00EF4976">
        <w:br/>
        <w:t>Был он срублен из двустволки, верно?</w:t>
      </w:r>
      <w:r w:rsidRPr="00EF4976">
        <w:br/>
        <w:t>Что растет на елке? Шишки, верно?</w:t>
      </w:r>
      <w:r w:rsidRPr="00EF4976">
        <w:br/>
        <w:t>Помидоры и коврижки, верно?</w:t>
      </w:r>
      <w:r w:rsidRPr="00EF4976">
        <w:br/>
        <w:t>Что, красива наша елка, верно?</w:t>
      </w:r>
      <w:r w:rsidRPr="00EF4976">
        <w:br/>
        <w:t>Всюду красные иголки, верно?</w:t>
      </w:r>
      <w:r w:rsidRPr="00EF4976">
        <w:br/>
        <w:t>Дед Мороз боится стужи, верно?</w:t>
      </w:r>
      <w:r w:rsidRPr="00EF4976">
        <w:br/>
        <w:t>Со Снегурочкой он дружит, верно?</w:t>
      </w:r>
      <w:r w:rsidRPr="00EF4976">
        <w:br/>
        <w:t>Скоро Дед Мороз придет, верно?</w:t>
      </w:r>
      <w:r w:rsidRPr="00EF4976">
        <w:br/>
        <w:t>Он подарки принесет, верно?</w:t>
      </w:r>
      <w:r w:rsidRPr="00EF4976">
        <w:rPr>
          <w:color w:val="210078"/>
        </w:rPr>
        <w:br/>
      </w:r>
      <w:r w:rsidRPr="00EF4976">
        <w:rPr>
          <w:color w:val="210078"/>
        </w:rPr>
        <w:br/>
      </w:r>
      <w:r w:rsidRPr="00EF4976">
        <w:rPr>
          <w:b/>
          <w:i/>
        </w:rPr>
        <w:t>Под танцевальную музыку входит Дед Мороз в шортах, сандалиях, футболке, красной шляпе, солнцезащитных очках, в белом парике с бородой. Несёт надувной круг, чемодан. Ест банан. За ним следует Нехочуха с пляжным креслом. Дед Мороз садится в кресло, Нехочуха обмахивает его веером.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Снегурочка.</w:t>
      </w:r>
    </w:p>
    <w:p w:rsidR="00967A01" w:rsidRPr="00EF4976" w:rsidRDefault="00967A01" w:rsidP="00AF00EB">
      <w:r w:rsidRPr="00EF4976">
        <w:t>Здравствуй, дедушка Мороз! А где твой волшебный посох? А мешок с подарками? А без валенок тебе не холодно? Мы тебя заждались, ведь Новый год на пороге.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AF00EB">
      <w:r w:rsidRPr="00EF4976">
        <w:t xml:space="preserve">Ничего не знаю про Новый год! Не хочу никаких подарков и сюрпризов. Хотя один подарок у меня есть: вот эта тётенька подарила билет в Африку. Да, скоро самолёт, наконец-то отдохну по-человечески. Ах, Африка! Ах, Баунти! </w:t>
      </w:r>
      <w:r w:rsidRPr="00EF4976">
        <w:rPr>
          <w:i/>
        </w:rPr>
        <w:t>(</w:t>
      </w:r>
      <w:r w:rsidRPr="00EF4976">
        <w:rPr>
          <w:b/>
          <w:i/>
        </w:rPr>
        <w:t>Закатывает глаза.)</w:t>
      </w:r>
      <w:r w:rsidRPr="00EF4976">
        <w:t xml:space="preserve"> Это так романтично – солнце, море, фрукты.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>Ребята, что же будем делать? Ведь всё-таки Нехочуха смогла заколдовать Деда Мороза, а без него что за Новый год? Давайте попробуем вернуть память Деду Морозу!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Учащийся читает стихотворение «Дед Мороз забывчивый».</w:t>
      </w:r>
    </w:p>
    <w:p w:rsidR="00967A01" w:rsidRPr="00EF4976" w:rsidRDefault="00967A01" w:rsidP="00AF00EB">
      <w:r w:rsidRPr="00EF4976">
        <w:t>Что с тобою, Дед Мороз?</w:t>
      </w:r>
    </w:p>
    <w:p w:rsidR="00967A01" w:rsidRPr="00EF4976" w:rsidRDefault="00967A01" w:rsidP="00AF00EB">
      <w:r w:rsidRPr="00EF4976">
        <w:t>Одолел тебя склероз?</w:t>
      </w:r>
    </w:p>
    <w:p w:rsidR="00967A01" w:rsidRPr="00EF4976" w:rsidRDefault="00967A01" w:rsidP="00AF00EB">
      <w:r w:rsidRPr="00EF4976">
        <w:t>Перепутал части света,</w:t>
      </w:r>
    </w:p>
    <w:p w:rsidR="00967A01" w:rsidRPr="00EF4976" w:rsidRDefault="00967A01" w:rsidP="00AF00EB">
      <w:r w:rsidRPr="00EF4976">
        <w:t>Перепутал зиму с летом,</w:t>
      </w:r>
    </w:p>
    <w:p w:rsidR="00967A01" w:rsidRPr="00EF4976" w:rsidRDefault="00967A01" w:rsidP="00AF00EB">
      <w:r w:rsidRPr="00EF4976">
        <w:t>Позабыл, что ты – Мороз?</w:t>
      </w:r>
    </w:p>
    <w:p w:rsidR="00967A01" w:rsidRPr="00EF4976" w:rsidRDefault="00967A01" w:rsidP="00AF00EB"/>
    <w:p w:rsidR="00967A01" w:rsidRPr="00EF4976" w:rsidRDefault="00967A01" w:rsidP="00AF00EB">
      <w:r w:rsidRPr="00EF4976">
        <w:t>Встали дети утром рано,</w:t>
      </w:r>
    </w:p>
    <w:p w:rsidR="00967A01" w:rsidRPr="00EF4976" w:rsidRDefault="00967A01" w:rsidP="00AF00EB">
      <w:r w:rsidRPr="00EF4976">
        <w:t>Смотрят в окна: во дворе</w:t>
      </w:r>
    </w:p>
    <w:p w:rsidR="00967A01" w:rsidRPr="00EF4976" w:rsidRDefault="00967A01" w:rsidP="00AF00EB">
      <w:r w:rsidRPr="00EF4976">
        <w:t>Апельсины и бананы</w:t>
      </w:r>
    </w:p>
    <w:p w:rsidR="00967A01" w:rsidRPr="00EF4976" w:rsidRDefault="00967A01" w:rsidP="00AF00EB">
      <w:r w:rsidRPr="00EF4976">
        <w:t>Созревают в декабре!</w:t>
      </w:r>
    </w:p>
    <w:p w:rsidR="00967A01" w:rsidRPr="00EF4976" w:rsidRDefault="00967A01" w:rsidP="00AF00EB"/>
    <w:p w:rsidR="00967A01" w:rsidRPr="00EF4976" w:rsidRDefault="00967A01" w:rsidP="00AF00EB">
      <w:r w:rsidRPr="00EF4976">
        <w:t>Бегемот блестит от  пота,</w:t>
      </w:r>
    </w:p>
    <w:p w:rsidR="00967A01" w:rsidRPr="00EF4976" w:rsidRDefault="00967A01" w:rsidP="00AF00EB">
      <w:r w:rsidRPr="00EF4976">
        <w:t>Слон толкает бегемота:</w:t>
      </w:r>
    </w:p>
    <w:p w:rsidR="00967A01" w:rsidRPr="00EF4976" w:rsidRDefault="00967A01" w:rsidP="00AF00EB">
      <w:r w:rsidRPr="00EF4976">
        <w:t>Искупаться бы пора!</w:t>
      </w:r>
    </w:p>
    <w:p w:rsidR="00967A01" w:rsidRPr="00EF4976" w:rsidRDefault="00967A01" w:rsidP="00AF00EB">
      <w:r w:rsidRPr="00EF4976">
        <w:t>Невозможная жара!</w:t>
      </w:r>
    </w:p>
    <w:p w:rsidR="00967A01" w:rsidRPr="00EF4976" w:rsidRDefault="00967A01" w:rsidP="00AF00EB"/>
    <w:p w:rsidR="00967A01" w:rsidRPr="00EF4976" w:rsidRDefault="00967A01" w:rsidP="00AF00EB">
      <w:r w:rsidRPr="00EF4976">
        <w:t>Что случилось? Что такое?</w:t>
      </w:r>
    </w:p>
    <w:p w:rsidR="00967A01" w:rsidRPr="00EF4976" w:rsidRDefault="00967A01" w:rsidP="00AF00EB">
      <w:r w:rsidRPr="00EF4976">
        <w:t>У подъезда плещет море,</w:t>
      </w:r>
    </w:p>
    <w:p w:rsidR="00967A01" w:rsidRPr="00EF4976" w:rsidRDefault="00967A01" w:rsidP="00AF00EB">
      <w:r w:rsidRPr="00EF4976">
        <w:t xml:space="preserve">Можно броситься в волну, </w:t>
      </w:r>
    </w:p>
    <w:p w:rsidR="00967A01" w:rsidRPr="00EF4976" w:rsidRDefault="00967A01" w:rsidP="00AF00EB">
      <w:r w:rsidRPr="00EF4976">
        <w:t>А потом ещё в одну.</w:t>
      </w:r>
    </w:p>
    <w:p w:rsidR="00967A01" w:rsidRPr="00EF4976" w:rsidRDefault="00967A01" w:rsidP="00AF00EB"/>
    <w:p w:rsidR="00967A01" w:rsidRPr="00EF4976" w:rsidRDefault="00967A01" w:rsidP="00AF00EB">
      <w:r w:rsidRPr="00EF4976">
        <w:t>Ух, как солнышко печёт!</w:t>
      </w:r>
    </w:p>
    <w:p w:rsidR="00967A01" w:rsidRPr="00EF4976" w:rsidRDefault="00967A01" w:rsidP="00AF00EB">
      <w:r w:rsidRPr="00EF4976">
        <w:t>Только где же Новый год?</w:t>
      </w:r>
    </w:p>
    <w:p w:rsidR="00967A01" w:rsidRPr="00EF4976" w:rsidRDefault="00967A01" w:rsidP="00AF00EB">
      <w:r w:rsidRPr="00EF4976">
        <w:t>Снега нет, и ёлки нет,</w:t>
      </w:r>
    </w:p>
    <w:p w:rsidR="00967A01" w:rsidRPr="00EF4976" w:rsidRDefault="00967A01" w:rsidP="00AF00EB">
      <w:r w:rsidRPr="00EF4976">
        <w:t>Поскорей опомнись, Дед!</w:t>
      </w:r>
    </w:p>
    <w:p w:rsidR="00967A01" w:rsidRPr="00EF4976" w:rsidRDefault="00967A01" w:rsidP="00AF00EB"/>
    <w:p w:rsidR="00967A01" w:rsidRPr="00EF4976" w:rsidRDefault="00967A01" w:rsidP="00AF00EB">
      <w:r w:rsidRPr="00EF4976">
        <w:t>Возврати морозец жгучий,</w:t>
      </w:r>
    </w:p>
    <w:p w:rsidR="00967A01" w:rsidRPr="00EF4976" w:rsidRDefault="00967A01" w:rsidP="00AF00EB">
      <w:r w:rsidRPr="00EF4976">
        <w:t>Ветку ёлочки колючей,</w:t>
      </w:r>
    </w:p>
    <w:p w:rsidR="00967A01" w:rsidRPr="00EF4976" w:rsidRDefault="00967A01" w:rsidP="00AF00EB">
      <w:r w:rsidRPr="00EF4976">
        <w:t>А на речке – корку льда,</w:t>
      </w:r>
    </w:p>
    <w:p w:rsidR="00967A01" w:rsidRPr="00EF4976" w:rsidRDefault="00967A01" w:rsidP="00AF00EB">
      <w:r w:rsidRPr="00EF4976">
        <w:t>А бананы-апельсины –</w:t>
      </w:r>
    </w:p>
    <w:p w:rsidR="00967A01" w:rsidRPr="00EF4976" w:rsidRDefault="00967A01" w:rsidP="00AF00EB">
      <w:r w:rsidRPr="00EF4976">
        <w:t>Огорчаться нет причины –</w:t>
      </w:r>
    </w:p>
    <w:p w:rsidR="00967A01" w:rsidRPr="00EF4976" w:rsidRDefault="00967A01" w:rsidP="00AF00EB">
      <w:r w:rsidRPr="00EF4976">
        <w:t>В магазине есть всегда!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Снегурочка.</w:t>
      </w:r>
    </w:p>
    <w:p w:rsidR="00967A01" w:rsidRPr="00EF4976" w:rsidRDefault="00967A01" w:rsidP="00AF00EB">
      <w:r w:rsidRPr="00EF4976">
        <w:t>Дедушка Мороз, это же так замечательно, когда приходит зима! Можно играть в снежки, кататься на саночках, коньках.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Исполняется  песня «Кабы не было зимы».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AF00EB">
      <w:pPr>
        <w:rPr>
          <w:i/>
        </w:rPr>
      </w:pPr>
      <w:r w:rsidRPr="00EF4976">
        <w:t xml:space="preserve">Не надо мне никаких снежков, санок и коньков! </w:t>
      </w:r>
      <w:r w:rsidRPr="00EF4976">
        <w:rPr>
          <w:i/>
        </w:rPr>
        <w:t xml:space="preserve">(Смотрит на часы.) </w:t>
      </w:r>
      <w:r w:rsidRPr="00EF4976">
        <w:t xml:space="preserve">Я на юг опаздываю, а мне ещё крем для загара нужно успеть купить! </w:t>
      </w:r>
      <w:r w:rsidRPr="00EF4976">
        <w:rPr>
          <w:i/>
        </w:rPr>
        <w:t>(Убегает.)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>Ну что, убедились теперь, что я – настоящая волшебница?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>Если настоящая, то должна не только уметь колдовать, но и расколдовывать и знать, как снимаются чары!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>Я всё умею, всё знаю! Чтобы моё колдовство потеряло силу, я должна три раза подряд сказать «хочу», только вы меня не заставите!</w:t>
      </w:r>
    </w:p>
    <w:p w:rsidR="00967A01" w:rsidRPr="00EF4976" w:rsidRDefault="00967A01" w:rsidP="00AF00EB">
      <w:r w:rsidRPr="00EF4976">
        <w:t>Снегурочка.</w:t>
      </w:r>
    </w:p>
    <w:p w:rsidR="00967A01" w:rsidRPr="00EF4976" w:rsidRDefault="00967A01" w:rsidP="00AF00EB">
      <w:r w:rsidRPr="00EF4976">
        <w:t>И заставлять не собираемся! Мы танцевать будем. А ты, если хочешь, становись с нами в круг!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>Не хочу!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ВЕДУЩАЯ.</w:t>
      </w:r>
    </w:p>
    <w:p w:rsidR="00967A01" w:rsidRPr="00EF4976" w:rsidRDefault="00967A01" w:rsidP="00AF00EB">
      <w:r w:rsidRPr="00EF4976">
        <w:t>Ну и не надо! Без тебя будем веселиться!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Исполняется танец утят.</w:t>
      </w:r>
    </w:p>
    <w:p w:rsidR="00967A01" w:rsidRPr="00EF4976" w:rsidRDefault="00967A01" w:rsidP="00AF00EB">
      <w:pPr>
        <w:rPr>
          <w:b/>
        </w:rPr>
      </w:pP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 xml:space="preserve">Эй! Эй! </w:t>
      </w:r>
      <w:r w:rsidRPr="00EF4976">
        <w:rPr>
          <w:b/>
          <w:i/>
        </w:rPr>
        <w:t xml:space="preserve">(Музыка стихает.) </w:t>
      </w:r>
      <w:r w:rsidRPr="00EF4976">
        <w:t>Как это «без меня»?</w:t>
      </w:r>
    </w:p>
    <w:p w:rsidR="00967A01" w:rsidRPr="00EF4976" w:rsidRDefault="00967A01" w:rsidP="00AF00EB">
      <w:r w:rsidRPr="00EF4976">
        <w:t>Я тоже хочу танцевать!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 xml:space="preserve">Ага! Вот ты и сказала первый раз «Хочу»! </w:t>
      </w:r>
      <w:r w:rsidRPr="00EF4976">
        <w:rPr>
          <w:b/>
          <w:i/>
        </w:rPr>
        <w:t>(Звук гонга).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>Рано веселитесь! Теперь я буду очень внимательной! А еще скоро моя сестра Бяка на подмогу пожалует. Вот мы вам всем тогда покажем!</w:t>
      </w:r>
    </w:p>
    <w:p w:rsidR="00967A01" w:rsidRPr="00EF4976" w:rsidRDefault="00967A01" w:rsidP="00AF00EB"/>
    <w:p w:rsidR="00967A01" w:rsidRPr="00EF4976" w:rsidRDefault="00967A01" w:rsidP="00AF00EB">
      <w:pPr>
        <w:pStyle w:val="NormalWeb"/>
        <w:shd w:val="clear" w:color="auto" w:fill="FFFFFF"/>
        <w:spacing w:before="0" w:beforeAutospacing="0" w:after="0" w:afterAutospacing="0" w:line="196" w:lineRule="atLeast"/>
        <w:rPr>
          <w:color w:val="333333"/>
        </w:rPr>
      </w:pPr>
      <w:r w:rsidRPr="00EF4976">
        <w:rPr>
          <w:rStyle w:val="Emphasis"/>
          <w:b/>
          <w:color w:val="333333"/>
        </w:rPr>
        <w:t>(На сцене Африка. Висят лианы, на пальме висит Удав. Пританцовывая, выходит Мартышка).</w:t>
      </w:r>
      <w:r w:rsidRPr="00EF4976">
        <w:rPr>
          <w:rStyle w:val="apple-converted-space"/>
          <w:b/>
          <w:i/>
          <w:iCs/>
          <w:color w:val="333333"/>
        </w:rPr>
        <w:t> </w:t>
      </w:r>
      <w:r w:rsidRPr="00EF4976">
        <w:rPr>
          <w:b/>
          <w:i/>
          <w:iCs/>
          <w:color w:val="333333"/>
        </w:rPr>
        <w:br/>
      </w:r>
      <w:r w:rsidRPr="00EF4976">
        <w:rPr>
          <w:b/>
          <w:color w:val="333333"/>
        </w:rPr>
        <w:t>Мартышка</w:t>
      </w:r>
      <w:r w:rsidRPr="00EF4976">
        <w:rPr>
          <w:rStyle w:val="Strong"/>
          <w:b w:val="0"/>
          <w:i/>
          <w:iCs/>
          <w:color w:val="333333"/>
        </w:rPr>
        <w:t>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 xml:space="preserve">Ну и жарища! Африка есть Африка. «Чунга-чанга – лето круглый год». </w:t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Выходит попугай.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Попугай.: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Ты чего это разукрасилась?  Банты на уши нацепила?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Как что, Новый год скоро! – Дед Мороз придёт, подарки принесёт.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Ха-ха-ха! Ты когда-нибудь Деда Мороза видела?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Нет …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Может ты со Снегурочкой встречалась?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Нет … Ну и что. Я их на открытках видела. Мне дядя из Московского зоопарка к Новому году открытки присылает. Вот видишь?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А здесь, у нас, ты их встречала?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Удав: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Может быть …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Не может! Не может! Ты хвостом пораскинь: Дед Мороз – он где живёт?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Слоненок:</w:t>
      </w:r>
      <w:r w:rsidRPr="00EF4976">
        <w:rPr>
          <w:color w:val="333333"/>
        </w:rPr>
        <w:t xml:space="preserve"> Извините, что вмешиваюсь в ваш разговор! В научных источниках нет достоверных данных. Но, если судить по данным сети «Интернет», на Севере России. Извините!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А у нас что?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С.: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А у нас Африка.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Извините!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То-то! Чунга-чанга – лето круглый год! В Африку Дед Мороз прийти может? … Ну-ну … думай, думай… А ты тоже думаешь?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Я думаю, что пора украшать пальму. Вот что я думаю. Скоро Новый год, а у нас пальмы не наряжены. Ничего без руководства сделать не могут.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Пальмы, пальмы …Опять на кокосовую бананы вешать, а на банановую кокосы? … Надоело!!!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А чем ты недоволен. Живёшь, как у Бегемота за пазухой, климат прекрасный, океан рядом, Новый год наступает … Что тебе ещё надо?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Не климат, а жара. Не океан, а компот горячий. Не Новый год, а гора забот!</w:t>
      </w:r>
      <w:r w:rsidRPr="00EF4976">
        <w:rPr>
          <w:rStyle w:val="apple-converted-space"/>
          <w:color w:val="333333"/>
        </w:rPr>
        <w:t> </w:t>
      </w:r>
    </w:p>
    <w:p w:rsidR="00967A01" w:rsidRPr="00EF4976" w:rsidRDefault="00967A01" w:rsidP="00AF00EB">
      <w:pPr>
        <w:pStyle w:val="NormalWeb"/>
        <w:shd w:val="clear" w:color="auto" w:fill="FFFFFF"/>
        <w:spacing w:before="0" w:beforeAutospacing="0" w:after="0" w:afterAutospacing="0" w:line="196" w:lineRule="atLeast"/>
        <w:rPr>
          <w:rStyle w:val="Emphasis"/>
          <w:b/>
          <w:color w:val="333333"/>
        </w:rPr>
      </w:pPr>
      <w:r w:rsidRPr="00EF4976">
        <w:rPr>
          <w:b/>
          <w:color w:val="333333"/>
        </w:rPr>
        <w:t>Слоненок</w:t>
      </w:r>
      <w:r w:rsidRPr="00EF4976">
        <w:rPr>
          <w:rStyle w:val="Strong"/>
          <w:i/>
          <w:iCs/>
          <w:color w:val="333333"/>
        </w:rPr>
        <w:t>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 xml:space="preserve"> Может быть, украсим финиковую пальму для разнообразия.</w:t>
      </w:r>
      <w:r w:rsidRPr="00EF4976">
        <w:rPr>
          <w:rStyle w:val="apple-converted-space"/>
          <w:color w:val="333333"/>
        </w:rPr>
        <w:t> Извините!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Хорошенькое разнообразие! Надоели эти тропики, экватор этот несчастный … Ни один порядочный Дед Мороз сюда носа не сунет – сразу растает, как Милки Вэй …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А что ты можешь предложить?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Я могу предложить не шуметь. Я слушаю.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Что ты слушаешь?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Я слушаю, как я ползу … звук должен быть приятным и ритмичным. Если вкрался диссонанс – значит, что-то не в порядке. Значит, я линяю … Эх, молодость!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Удав, а тебе сколько лет?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Говорят удавам столько лет, сколько сантиметров. Я знаю точно, что мне 38 попугаев. А линейки у нас в джунглях нет …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Хорошо. Сформулирую вопрос иначе. Тебе скорее много или скорее мало?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Мне не скорее мало. Мне медленнее много.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А Деда Мороза ты когда-нибудь видел?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Да, очень давно, когда я был коро-отеньким удавчиком, здесь не было пальм, больших цветов и водопадов. Было холодно, дул ветер и с неба все время сыпалась белая ледяная пыльца … Тогда к нам приходил Дед Мороз. Он подарил мне шарф из козьего пуха …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Из чьего уха?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Неважно, из чьего, важно, что Удав видел здесь Деда Мороза. Значит. Он может вернуться опять.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Нет, не думаю. Он тогда со всеми простился и сказал, что уходит к Северу, потому что кончилась вечная мерзлота. А у нас будет тепло.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Вот! И я теперь никогда не увижу Деда Мороза! А кому нужен Новый год без Деда Мороза? Всё, остаюсь в старом году!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А может быть, нам тоже пойти на Север? Ведь Дед Мороз ушёл туда?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Голос за кулисами: «ТЕЛЕГРАММА!»</w:t>
      </w:r>
      <w:r w:rsidRPr="00EF4976">
        <w:rPr>
          <w:b/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Телеграмма?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Emphasis"/>
          <w:b/>
          <w:b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От гиппопотама?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</w:t>
      </w:r>
      <w:r w:rsidRPr="00EF4976">
        <w:rPr>
          <w:color w:val="333333"/>
        </w:rPr>
        <w:t>: Нет, от Деда Мороза!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Мартышка падает в обморок</w:t>
      </w:r>
      <w:r w:rsidRPr="00EF4976">
        <w:rPr>
          <w:b/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Ты чего?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Это я от неожиданности.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b/>
          <w:i/>
          <w:color w:val="333333"/>
        </w:rPr>
        <w:t>(читает):</w:t>
      </w:r>
      <w:r w:rsidRPr="00EF4976">
        <w:rPr>
          <w:color w:val="333333"/>
        </w:rPr>
        <w:t xml:space="preserve"> Дорогие жители Африки!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  <w:t>Поздравляем Вас с Новым годом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  <w:t>И приглашаем в Россию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  <w:t>На новогоднее представление.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  <w:t>Дед Мороз.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Идти надо очень долго, а Новый год вот-вот наступит.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А ползти ещё дольше …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Выход простой – надо лететь.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Но рождённый ползать летать не может!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Может … на самолёте, чайтерным рейсом.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Каким?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Ну, чантерным,  мантерным … какая разница? На самолёте – и всё!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Звери берутся за руки, поют песн</w:t>
      </w:r>
      <w:r>
        <w:rPr>
          <w:rStyle w:val="Emphasis"/>
          <w:b/>
          <w:color w:val="333333"/>
        </w:rPr>
        <w:t>ю:</w:t>
      </w:r>
      <w:r w:rsidRPr="00EF4976">
        <w:rPr>
          <w:color w:val="333333"/>
        </w:rPr>
        <w:br/>
        <w:t>Мы поедем, мы помчимся, побежим и понесёмся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  <w:t>И отчаянно ворвёмся прямо за Полярный круг!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  <w:t>Покатаемся на лыжах и попробуем сосулек,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  <w:t>В общем, проведём отлично новогодний свой досуг!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</w:p>
    <w:p w:rsidR="00967A01" w:rsidRPr="00EF4976" w:rsidRDefault="00967A01" w:rsidP="00AF00EB">
      <w:pPr>
        <w:pStyle w:val="NormalWeb"/>
        <w:shd w:val="clear" w:color="auto" w:fill="FFFFFF"/>
        <w:spacing w:before="0" w:beforeAutospacing="0" w:after="0" w:afterAutospacing="0" w:line="196" w:lineRule="atLeast"/>
        <w:rPr>
          <w:rStyle w:val="apple-converted-space"/>
          <w:b/>
          <w:bCs/>
          <w:i/>
          <w:iCs/>
          <w:color w:val="333333"/>
        </w:rPr>
      </w:pPr>
      <w:r w:rsidRPr="00EF4976">
        <w:rPr>
          <w:rStyle w:val="Emphasis"/>
          <w:b/>
          <w:color w:val="333333"/>
        </w:rPr>
        <w:t>Уходят за ширму, появляется Бяка</w:t>
      </w:r>
      <w:r w:rsidRPr="00EF4976">
        <w:rPr>
          <w:b/>
          <w:i/>
          <w:iCs/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 xml:space="preserve">А что это они шепчутся? Всё секретничают, без меня! Ой! Бумажка с буквами. Кто читать умеет? Прочитайте? </w:t>
      </w:r>
      <w:r w:rsidRPr="00EF4976">
        <w:rPr>
          <w:b/>
          <w:i/>
          <w:color w:val="333333"/>
        </w:rPr>
        <w:t xml:space="preserve">(дети читают) </w:t>
      </w:r>
      <w:r w:rsidRPr="00EF4976">
        <w:rPr>
          <w:color w:val="333333"/>
        </w:rPr>
        <w:t>Приглашение? На ёлку! А меня, Бяку, не пригласили. Ну, я вам устрою Новый год! Заберу пригласительный билет, и посмотрим, как они попадут на ёлку.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Бяка уходит при виде зверей. Переодевается в медсестру Марию и выходит</w:t>
      </w:r>
      <w:r w:rsidRPr="00EF4976">
        <w:rPr>
          <w:b/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Куда вы собрались, господа?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Мы не господа, мы звери. А вы кто?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Я ваш новый участковый врач. Меня зовут Мария.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А где наш добрый Айболит? Который под деревом сидел?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Он уже своё отсидел. Мы проводили старика на пенсию. К сожалению, он ничего не понимает в современной медицине. Он всем по порядку даёт шоколадку, а надо давать детский панадол.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А нам Вы дадите этот … панадол?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Нет, не дам. У вас медицинских полисов нету. Я слышала, вы на Север собрались? За Дедом Морозом?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Да, сползаем на недельку.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Слетаем на уик-энд.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У вас прививок нет. Вы на Севере можете заразиться гриппом, ангиной, скарлатиной.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Паутиной.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А жители Севера могут заразиться от нас малярией, оспой, тропической лихорадкой, эболой…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А Дед Мороз может?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</w:t>
      </w:r>
      <w:r w:rsidRPr="00EF4976">
        <w:rPr>
          <w:color w:val="333333"/>
        </w:rPr>
        <w:t>: Конечно. Он тоже не привитый.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Так сделайте нам скорее все эти прививки! Мы очень спешим.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Чтобы сделать все эти прививки, нужно минимум восемь месяцев.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</w:t>
      </w:r>
      <w:r w:rsidRPr="00EF4976">
        <w:rPr>
          <w:color w:val="333333"/>
        </w:rPr>
        <w:t>: Так мы не успеем …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Так мы и к следующему Новому году можем не успеть.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Что же делать?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Когда же мы увидим Деда Мороза?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Ладно уж, я вам сделаю такую прививку, которая подействует очень быстро и сразу от всех болезней.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Это нам подходит, делайте скорее.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Бяка большим шприцем делает всем снотворное</w:t>
      </w:r>
      <w:r w:rsidRPr="00EF4976">
        <w:rPr>
          <w:b/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Спасибо вам, добрая Мария.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Ну, мне пора, меня ждут другие пациенты. До свидания.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Шум самолёта</w:t>
      </w:r>
      <w:r w:rsidRPr="00EF4976">
        <w:rPr>
          <w:b/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Голос за кулисами:</w:t>
      </w:r>
    </w:p>
    <w:p w:rsidR="00967A01" w:rsidRPr="00EF4976" w:rsidRDefault="00967A01" w:rsidP="00AF00EB">
      <w:pPr>
        <w:pStyle w:val="NormalWeb"/>
        <w:shd w:val="clear" w:color="auto" w:fill="FFFFFF"/>
        <w:spacing w:before="0" w:beforeAutospacing="0" w:after="0" w:afterAutospacing="0" w:line="196" w:lineRule="atLeast"/>
        <w:rPr>
          <w:b/>
          <w:color w:val="333333"/>
        </w:rPr>
      </w:pPr>
      <w:r w:rsidRPr="00EF4976">
        <w:rPr>
          <w:color w:val="333333"/>
        </w:rPr>
        <w:t>Уважаемые пассажиры! Наш экипаж приветствует вас на борту самолёта ТУ-204, следующего в Россию на праздник.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Все звери смотрят в окна</w:t>
      </w:r>
    </w:p>
    <w:p w:rsidR="00967A01" w:rsidRPr="00EF4976" w:rsidRDefault="00967A01" w:rsidP="00AF00EB">
      <w:pPr>
        <w:rPr>
          <w:rStyle w:val="apple-converted-space"/>
          <w:color w:val="333333"/>
        </w:rPr>
      </w:pPr>
      <w:r w:rsidRPr="00EF4976">
        <w:rPr>
          <w:rStyle w:val="Strong"/>
          <w:i/>
          <w:iCs/>
          <w:color w:val="333333"/>
        </w:rPr>
        <w:t>М.</w:t>
      </w:r>
      <w:r w:rsidRPr="00EF4976">
        <w:rPr>
          <w:color w:val="333333"/>
        </w:rPr>
        <w:t>: Ой, смотрите – земля.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П.: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Как красиво.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Хорошо летим.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Вон, смотрите, праздничные огни, всё сверкает, это Россия!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У.: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Идём на посадку.</w:t>
      </w:r>
      <w:r w:rsidRPr="00EF4976">
        <w:rPr>
          <w:rStyle w:val="apple-converted-space"/>
          <w:color w:val="333333"/>
        </w:rPr>
        <w:t> </w:t>
      </w:r>
    </w:p>
    <w:p w:rsidR="00967A01" w:rsidRPr="00EF4976" w:rsidRDefault="00967A01" w:rsidP="00AF00EB">
      <w:pPr>
        <w:rPr>
          <w:rStyle w:val="Emphasis"/>
          <w:color w:val="333333"/>
        </w:rPr>
      </w:pPr>
    </w:p>
    <w:p w:rsidR="00967A01" w:rsidRPr="00EF4976" w:rsidRDefault="00967A01" w:rsidP="00AF00EB">
      <w:pPr>
        <w:rPr>
          <w:color w:val="333333"/>
        </w:rPr>
      </w:pPr>
      <w:r w:rsidRPr="00EF4976">
        <w:rPr>
          <w:rStyle w:val="Emphasis"/>
          <w:b/>
          <w:color w:val="333333"/>
        </w:rPr>
        <w:t>Шум самолёта</w:t>
      </w:r>
      <w:r w:rsidRPr="00EF4976">
        <w:rPr>
          <w:color w:val="333333"/>
        </w:rPr>
        <w:t xml:space="preserve">.  </w:t>
      </w:r>
      <w:r w:rsidRPr="00EF4976">
        <w:rPr>
          <w:rStyle w:val="Emphasis"/>
          <w:b/>
          <w:color w:val="333333"/>
        </w:rPr>
        <w:t>Приземляются,  рассматривают ёлку, удивляются.</w:t>
      </w:r>
      <w:r w:rsidRPr="00EF4976">
        <w:rPr>
          <w:b/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М.: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Какая ёлочка! А где же Дед Мороз? Я его никогда не видела. А вы, ребята, видели Деда Мороза? А Снегурочку? А на этом празднике веселятся? И даже танцуют? Вот бы посмотреть.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Звери засыпают под ёлкой, выходит Бяка</w:t>
      </w:r>
      <w:r w:rsidRPr="00EF4976">
        <w:rPr>
          <w:b/>
          <w:color w:val="333333"/>
        </w:rPr>
        <w:br/>
      </w:r>
      <w:r w:rsidRPr="00EF4976">
        <w:rPr>
          <w:rStyle w:val="Strong"/>
          <w:i/>
          <w:iCs/>
          <w:color w:val="333333"/>
        </w:rPr>
        <w:t>Б.: У</w:t>
      </w:r>
      <w:r w:rsidRPr="00EF4976">
        <w:rPr>
          <w:color w:val="333333"/>
        </w:rPr>
        <w:t>снули, голубчики. Медленно действующее снотворное подействовало. У меня есть приглашение, и теперь я одна попаду на новогодний праздник и буду веселиться, а они пускай спят, весь Новый год проспят. А я получу все подарки от Деда Мороза. А где Дед Мороз? Вы не видели? Пойду его поищу. А чтобы не заблудиться, я следы оставлю и обратно приду по следам.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i/>
          <w:iCs/>
          <w:color w:val="333333"/>
        </w:rPr>
        <w:br/>
      </w:r>
      <w:r w:rsidRPr="00EF4976">
        <w:rPr>
          <w:rStyle w:val="Emphasis"/>
          <w:b/>
          <w:color w:val="333333"/>
        </w:rPr>
        <w:t>Под музыку уходит, оставляет за собой большие бумажные следы. Выходит Снегурочка под музыку.</w:t>
      </w:r>
      <w:r w:rsidRPr="00EF4976">
        <w:rPr>
          <w:b/>
          <w:color w:val="333333"/>
        </w:rPr>
        <w:br/>
      </w:r>
    </w:p>
    <w:p w:rsidR="00967A01" w:rsidRPr="00EF4976" w:rsidRDefault="00967A01" w:rsidP="00AF00EB">
      <w:pPr>
        <w:rPr>
          <w:color w:val="333333"/>
        </w:rPr>
      </w:pPr>
      <w:r w:rsidRPr="00EF4976">
        <w:rPr>
          <w:rStyle w:val="Strong"/>
          <w:i/>
          <w:iCs/>
          <w:color w:val="333333"/>
        </w:rPr>
        <w:t>С.</w:t>
      </w:r>
      <w:r w:rsidRPr="00EF4976">
        <w:rPr>
          <w:color w:val="333333"/>
        </w:rPr>
        <w:t xml:space="preserve">: Ребята, а кто это под елочкой спит? Гости из Африки? А почему они спят? Какая Бяка? Надо же их разбудить, но как это сделать? </w:t>
      </w:r>
    </w:p>
    <w:p w:rsidR="00967A01" w:rsidRPr="00EF4976" w:rsidRDefault="00967A01" w:rsidP="00AF00EB">
      <w:pPr>
        <w:rPr>
          <w:color w:val="333333"/>
        </w:rPr>
      </w:pPr>
      <w:r w:rsidRPr="00EF4976">
        <w:rPr>
          <w:color w:val="333333"/>
        </w:rPr>
        <w:t>Я стихи начну читать,</w:t>
      </w:r>
    </w:p>
    <w:p w:rsidR="00967A01" w:rsidRPr="00EF4976" w:rsidRDefault="00967A01" w:rsidP="00AF00EB">
      <w:pPr>
        <w:rPr>
          <w:color w:val="333333"/>
        </w:rPr>
      </w:pPr>
      <w:r w:rsidRPr="00EF4976">
        <w:rPr>
          <w:color w:val="333333"/>
        </w:rPr>
        <w:t xml:space="preserve">вы должны мне помогать! </w:t>
      </w:r>
    </w:p>
    <w:p w:rsidR="00967A01" w:rsidRPr="00EF4976" w:rsidRDefault="00967A01" w:rsidP="00AF00EB">
      <w:pPr>
        <w:rPr>
          <w:color w:val="333333"/>
        </w:rPr>
      </w:pPr>
      <w:r w:rsidRPr="00EF4976">
        <w:rPr>
          <w:color w:val="333333"/>
        </w:rPr>
        <w:t xml:space="preserve">Я начну – вы продолжайте. </w:t>
      </w:r>
    </w:p>
    <w:p w:rsidR="00967A01" w:rsidRPr="00EF4976" w:rsidRDefault="00967A01" w:rsidP="00AF00EB">
      <w:pPr>
        <w:rPr>
          <w:color w:val="333333"/>
        </w:rPr>
      </w:pPr>
      <w:r w:rsidRPr="00EF4976">
        <w:rPr>
          <w:color w:val="333333"/>
        </w:rPr>
        <w:t>Хором, громко отвечайте!</w:t>
      </w:r>
    </w:p>
    <w:p w:rsidR="00967A01" w:rsidRPr="00EF4976" w:rsidRDefault="00967A01" w:rsidP="00AF00EB">
      <w:pPr>
        <w:rPr>
          <w:rStyle w:val="Emphasis"/>
          <w:color w:val="333333"/>
        </w:rPr>
      </w:pPr>
      <w:r w:rsidRPr="00EF4976">
        <w:rPr>
          <w:color w:val="333333"/>
        </w:rPr>
        <w:t>А они услышат и проснутся.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Снегурочка читает загадки.</w:t>
      </w:r>
      <w:r w:rsidRPr="00EF4976">
        <w:rPr>
          <w:b/>
          <w:color w:val="333333"/>
        </w:rPr>
        <w:t xml:space="preserve"> </w:t>
      </w:r>
      <w:r w:rsidRPr="00EF4976">
        <w:rPr>
          <w:b/>
          <w:color w:val="333333"/>
        </w:rPr>
        <w:br/>
      </w:r>
      <w:r w:rsidRPr="00EF4976">
        <w:rPr>
          <w:color w:val="333333"/>
          <w:shd w:val="clear" w:color="auto" w:fill="FFFFFF"/>
        </w:rPr>
        <w:t>Это обувь не для бала,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Не для дома и спортзала,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На замерзшем льду реки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Нам, друзья, нужны … </w:t>
      </w:r>
      <w:r w:rsidRPr="00EF4976">
        <w:rPr>
          <w:b/>
          <w:i/>
          <w:color w:val="333333"/>
          <w:shd w:val="clear" w:color="auto" w:fill="FFFFFF"/>
        </w:rPr>
        <w:t>(коньки)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Кто приходит в каждый дом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В Новый год с большим мешком?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Шуба, шапка, красный нос,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Это … </w:t>
      </w:r>
      <w:r w:rsidRPr="00EF4976">
        <w:rPr>
          <w:b/>
          <w:i/>
          <w:color w:val="333333"/>
          <w:shd w:val="clear" w:color="auto" w:fill="FFFFFF"/>
        </w:rPr>
        <w:t>(Дедушка Мороз)</w:t>
      </w:r>
      <w:r w:rsidRPr="00EF4976">
        <w:rPr>
          <w:b/>
          <w:i/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Раз, два, три! — Звучит команда, —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Ну-ка, елочка, гори!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Зажигает фонари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Новогодняя </w:t>
      </w:r>
      <w:r w:rsidRPr="00EF4976">
        <w:rPr>
          <w:b/>
          <w:i/>
          <w:color w:val="333333"/>
          <w:shd w:val="clear" w:color="auto" w:fill="FFFFFF"/>
        </w:rPr>
        <w:t>… (гирлянда)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Уцепившись за карниз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Капельки бросает вниз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Не игрушка, не свистулька,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А прозрачная … </w:t>
      </w:r>
      <w:r w:rsidRPr="00EF4976">
        <w:rPr>
          <w:b/>
          <w:i/>
          <w:color w:val="333333"/>
          <w:shd w:val="clear" w:color="auto" w:fill="FFFFFF"/>
        </w:rPr>
        <w:t>(сосулька)</w:t>
      </w:r>
      <w:r w:rsidRPr="00EF4976">
        <w:rPr>
          <w:b/>
          <w:i/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Очень весело, друзья,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Мчаться, по снежку скользя,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По дорожке, по полянке,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Если папа тащит … </w:t>
      </w:r>
      <w:r w:rsidRPr="00EF4976">
        <w:rPr>
          <w:b/>
          <w:i/>
          <w:color w:val="333333"/>
          <w:shd w:val="clear" w:color="auto" w:fill="FFFFFF"/>
        </w:rPr>
        <w:t>(санки)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На деревьях, на дорожках,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На ребячьих на сапожках.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Он зимой лежит на всех.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Ну, конечно, это … </w:t>
      </w:r>
      <w:r w:rsidRPr="00EF4976">
        <w:rPr>
          <w:b/>
          <w:i/>
          <w:color w:val="333333"/>
          <w:shd w:val="clear" w:color="auto" w:fill="FFFFFF"/>
        </w:rPr>
        <w:t>(снег).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Чтоб легко по снегу мчаться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В лес, где белочки и зайцы,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Где живет лисенок рыжий,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На ноги наденем … </w:t>
      </w:r>
      <w:r w:rsidRPr="00EF4976">
        <w:rPr>
          <w:b/>
          <w:i/>
          <w:color w:val="333333"/>
          <w:shd w:val="clear" w:color="auto" w:fill="FFFFFF"/>
        </w:rPr>
        <w:t>(лыжи)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Только зимой он стоит во дворе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И улыбается всей детворе.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К лету и солнцу совсем не привык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Этот веселый большой … </w:t>
      </w:r>
      <w:r w:rsidRPr="00EF4976">
        <w:rPr>
          <w:b/>
          <w:i/>
          <w:color w:val="333333"/>
          <w:shd w:val="clear" w:color="auto" w:fill="FFFFFF"/>
        </w:rPr>
        <w:t>(снеговик)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Вся она приходит в белом,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Укрывает она снегом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Все деревья и дома,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Называется … </w:t>
      </w:r>
      <w:r w:rsidRPr="00EF4976">
        <w:rPr>
          <w:b/>
          <w:i/>
          <w:color w:val="333333"/>
          <w:shd w:val="clear" w:color="auto" w:fill="FFFFFF"/>
        </w:rPr>
        <w:t>(зима)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За окном снежок кружится,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На окне узор искрится.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>Кто его туда нанес?</w:t>
      </w:r>
      <w:r w:rsidRPr="00EF4976">
        <w:rPr>
          <w:color w:val="333333"/>
        </w:rPr>
        <w:br/>
      </w:r>
      <w:r w:rsidRPr="00EF4976">
        <w:rPr>
          <w:color w:val="333333"/>
          <w:shd w:val="clear" w:color="auto" w:fill="FFFFFF"/>
        </w:rPr>
        <w:t xml:space="preserve">Кто художник тот? … </w:t>
      </w:r>
      <w:r w:rsidRPr="00EF4976">
        <w:rPr>
          <w:b/>
          <w:i/>
          <w:color w:val="333333"/>
          <w:shd w:val="clear" w:color="auto" w:fill="FFFFFF"/>
        </w:rPr>
        <w:t>(мороз)</w:t>
      </w:r>
      <w:r w:rsidRPr="00EF4976">
        <w:rPr>
          <w:color w:val="333333"/>
          <w:shd w:val="clear" w:color="auto" w:fill="FFFFFF"/>
        </w:rPr>
        <w:br/>
      </w:r>
    </w:p>
    <w:p w:rsidR="00967A01" w:rsidRPr="00EF4976" w:rsidRDefault="00967A01" w:rsidP="00AF00EB">
      <w:pPr>
        <w:rPr>
          <w:b/>
        </w:rPr>
      </w:pPr>
      <w:r w:rsidRPr="00EF4976">
        <w:rPr>
          <w:rStyle w:val="Emphasis"/>
          <w:b/>
          <w:color w:val="333333"/>
        </w:rPr>
        <w:t>(Звери просыпаются)</w:t>
      </w:r>
      <w:r w:rsidRPr="00EF4976">
        <w:rPr>
          <w:b/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С.: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Ну, наконец-то проснулись. Давайте ваш пригласительный билет.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Все:</w:t>
      </w:r>
      <w:r w:rsidRPr="00EF4976">
        <w:rPr>
          <w:rStyle w:val="apple-converted-space"/>
          <w:color w:val="333333"/>
        </w:rPr>
        <w:t> У</w:t>
      </w:r>
      <w:r w:rsidRPr="00EF4976">
        <w:rPr>
          <w:color w:val="333333"/>
        </w:rPr>
        <w:t>крала Бяка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С.: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 xml:space="preserve"> Бяка? Как же её найти? Кто-то следы оставил, это не Бяка случайно? Сейчас мы её найдём по следам.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Emphasis"/>
          <w:b/>
          <w:color w:val="333333"/>
        </w:rPr>
        <w:t>Идут по следам и находят Бяку</w:t>
      </w:r>
      <w:r w:rsidRPr="00EF4976">
        <w:rPr>
          <w:color w:val="333333"/>
        </w:rPr>
        <w:br/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С.: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Бяка, зачем же ты взяла пригласительный билет?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Я тоже хочу на праздник. А они меня не пригласили. Безобразие! Меня, самую красивую, экстравагантную и артистичную – не пригласили.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С.: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Погоди, погоди! Пригласительный билет действует на всех вас.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Правда! Значит, зря я волновалась?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Все звери: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Зря! А зачем ты нас обманула?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Я?!!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Все звери: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Ты нам не прививки сделала, а снотворное.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Б.: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Я больше не буду так делать. Я исправлюсь! Можно мне остаться на празднике? Простите меня!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С.:</w:t>
      </w:r>
      <w:r w:rsidRPr="00EF4976">
        <w:rPr>
          <w:rStyle w:val="apple-converted-space"/>
          <w:b/>
          <w:bCs/>
          <w:i/>
          <w:iCs/>
          <w:color w:val="333333"/>
        </w:rPr>
        <w:t> </w:t>
      </w:r>
      <w:r w:rsidRPr="00EF4976">
        <w:rPr>
          <w:color w:val="333333"/>
        </w:rPr>
        <w:t>Простим её ребята?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rStyle w:val="Strong"/>
          <w:i/>
          <w:iCs/>
          <w:color w:val="333333"/>
        </w:rPr>
        <w:t>Все: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t>Простим.</w:t>
      </w:r>
      <w:r w:rsidRPr="00EF4976">
        <w:rPr>
          <w:rStyle w:val="apple-converted-space"/>
          <w:color w:val="333333"/>
        </w:rPr>
        <w:t> </w:t>
      </w:r>
      <w:r w:rsidRPr="00EF4976">
        <w:rPr>
          <w:color w:val="333333"/>
        </w:rPr>
        <w:br/>
      </w: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>А вот твоя сестра Нехочуха не хочет с нами веселиться.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>Нет, уже хочу! Хочу!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pPr>
        <w:rPr>
          <w:b/>
          <w:i/>
        </w:rPr>
      </w:pPr>
      <w:r w:rsidRPr="00EF4976">
        <w:t xml:space="preserve">А вот и второй раз ты сказала «Хочу»! </w:t>
      </w:r>
      <w:r w:rsidRPr="00EF4976">
        <w:rPr>
          <w:b/>
          <w:i/>
        </w:rPr>
        <w:t>(Звук гонга).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Снегурочка.</w:t>
      </w:r>
    </w:p>
    <w:p w:rsidR="00967A01" w:rsidRPr="00EF4976" w:rsidRDefault="00967A01" w:rsidP="00AF00EB">
      <w:r w:rsidRPr="00EF4976">
        <w:t>Есть у меня одна очень интересная игра. Нехочуха, будешь с нами играть?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 xml:space="preserve">Вот ещё! Не хочу! </w:t>
      </w:r>
    </w:p>
    <w:p w:rsidR="00967A01" w:rsidRPr="00EF4976" w:rsidRDefault="00967A01" w:rsidP="00AF00EB">
      <w:r w:rsidRPr="00EF4976">
        <w:t xml:space="preserve">Снегурочка. </w:t>
      </w:r>
    </w:p>
    <w:p w:rsidR="00967A01" w:rsidRPr="00EF4976" w:rsidRDefault="00967A01" w:rsidP="00AF00EB">
      <w:r w:rsidRPr="00EF4976">
        <w:t>Как знаешь!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Проводится игра «Комочек». Играет часть детей. Нехочуха пристраивается к детям, ведущая это замечает.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>Что, у нас новый игрок появился?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НЕХОЧУХА.</w:t>
      </w:r>
    </w:p>
    <w:p w:rsidR="00967A01" w:rsidRPr="00EF4976" w:rsidRDefault="00967A01" w:rsidP="00AF00EB">
      <w:r w:rsidRPr="00EF4976">
        <w:t>Я тоже хочу в эту игру играть!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pPr>
        <w:rPr>
          <w:b/>
          <w:i/>
        </w:rPr>
      </w:pPr>
      <w:r w:rsidRPr="00EF4976">
        <w:t xml:space="preserve">Вот ты и сказала «Хочу» три раза! </w:t>
      </w:r>
      <w:r w:rsidRPr="00EF4976">
        <w:rPr>
          <w:b/>
          <w:i/>
        </w:rPr>
        <w:t xml:space="preserve"> (Звучит гонг.)</w:t>
      </w:r>
    </w:p>
    <w:p w:rsidR="00967A01" w:rsidRPr="00EF4976" w:rsidRDefault="00967A01" w:rsidP="00AF00EB">
      <w:pPr>
        <w:rPr>
          <w:b/>
          <w:i/>
        </w:rPr>
      </w:pPr>
    </w:p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Слышен звон колокольчиков. Входит Дед Мороз в своём настоящем наряде.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670135">
      <w:pPr>
        <w:jc w:val="both"/>
      </w:pPr>
      <w:r w:rsidRPr="00EF4976">
        <w:t>Здравствуйте, детишки, девчонки и мальчишки! Здравствуйте,  гости дорогие! Здравствуй,  милая внученька ! Не пойму, как я оказался в самолёте, который собирался улетать в Африку! Там ведь жарко, я бы растаял!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Снегурочка.</w:t>
      </w:r>
    </w:p>
    <w:p w:rsidR="00967A01" w:rsidRPr="00EF4976" w:rsidRDefault="00967A01" w:rsidP="00AF00EB">
      <w:r w:rsidRPr="00EF4976">
        <w:t>Здравствуй, Дедушка! Это всё  Нехочуха придумала. Она тебя заколдовала!</w:t>
      </w:r>
    </w:p>
    <w:p w:rsidR="00967A01" w:rsidRPr="00EF4976" w:rsidRDefault="00967A01" w:rsidP="00AF00EB">
      <w:r w:rsidRPr="00EF4976">
        <w:rPr>
          <w:b/>
        </w:rPr>
        <w:t xml:space="preserve">ДЕД МОРОЗ </w:t>
      </w:r>
      <w:r w:rsidRPr="00EF4976">
        <w:rPr>
          <w:b/>
          <w:i/>
        </w:rPr>
        <w:t>(Нехочухе).</w:t>
      </w:r>
    </w:p>
    <w:p w:rsidR="00967A01" w:rsidRPr="00EF4976" w:rsidRDefault="00967A01" w:rsidP="00AF00EB">
      <w:pPr>
        <w:rPr>
          <w:b/>
          <w:i/>
        </w:rPr>
      </w:pPr>
      <w:r w:rsidRPr="00EF4976">
        <w:t xml:space="preserve">А ну-ка, иди сюда, красавица! Это твои проделки?  Ну ничего сейчас мы снимем с тебя чары колдовства!  Поможете мне, ребята? Давайте вместе произнесем заклинание: Крибле-крабле-бумс! </w:t>
      </w:r>
      <w:r w:rsidRPr="00EF4976">
        <w:rPr>
          <w:b/>
          <w:i/>
        </w:rPr>
        <w:t>(Стучит посохом).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На фоне световых и звуковых эффектов Нехочуха кружится,  снимает с себя накидку и превращается в обычную девочку.</w:t>
      </w:r>
    </w:p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Песня (Кулешова К.)</w:t>
      </w:r>
    </w:p>
    <w:p w:rsidR="00967A01" w:rsidRPr="00EF4976" w:rsidRDefault="00967A01" w:rsidP="00AF00EB">
      <w:pPr>
        <w:rPr>
          <w:b/>
          <w:i/>
        </w:rPr>
      </w:pPr>
    </w:p>
    <w:p w:rsidR="00967A01" w:rsidRPr="00EF4976" w:rsidRDefault="00967A01" w:rsidP="0003549D">
      <w:pPr>
        <w:pStyle w:val="NormalWeb"/>
        <w:spacing w:before="0" w:beforeAutospacing="0" w:after="0" w:afterAutospacing="0"/>
        <w:rPr>
          <w:b/>
          <w:i/>
          <w:color w:val="000000"/>
        </w:rPr>
      </w:pPr>
      <w:r w:rsidRPr="00EF4976">
        <w:rPr>
          <w:b/>
          <w:i/>
          <w:color w:val="000000"/>
        </w:rPr>
        <w:t>Зажигаем огоньки на елочке.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rPr>
          <w:b/>
        </w:rPr>
        <w:br/>
      </w:r>
      <w:r w:rsidRPr="00EF4976">
        <w:t>Что ж это елочка-то наша такая нарядная да ладная, а огоньки на ней не горят! Непорядок!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>Нашей елке новогодней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Без огней нельзя сегодня.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>Эту мы беду исправим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>Все огни гореть заставим!</w:t>
      </w:r>
    </w:p>
    <w:p w:rsidR="00967A01" w:rsidRPr="00EF4976" w:rsidRDefault="00967A01" w:rsidP="0003549D">
      <w:pPr>
        <w:pStyle w:val="NormalWeb"/>
        <w:spacing w:before="0" w:beforeAutospacing="0" w:after="0" w:afterAutospacing="0"/>
        <w:ind w:firstLine="708"/>
      </w:pP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Бьют часы хрустальные: «Тили-тили-тили бом»,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Поспешим, ребята, елочку зажжем.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Ты зажгись пушистая, елочка моя,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Пусть сверкает  искоркой звездочка твоя!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Ты гори, пожалуйста, ярко и светло,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Ты гори, чтоб на сердце стало всем тепло!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Зажигайся елочка и гори для всех,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Чтобы звонко-песенным стал ребячий смех. </w:t>
      </w:r>
    </w:p>
    <w:p w:rsidR="00967A01" w:rsidRPr="00EF4976" w:rsidRDefault="00967A01" w:rsidP="0003549D"/>
    <w:p w:rsidR="00967A01" w:rsidRPr="00EF4976" w:rsidRDefault="00967A01" w:rsidP="0003549D">
      <w:r w:rsidRPr="00EF4976">
        <w:t>Ну-ка,  детки, помогите!</w:t>
      </w:r>
      <w:r w:rsidRPr="00EF4976">
        <w:br/>
        <w:t>Дружно, весело скажите</w:t>
      </w:r>
    </w:p>
    <w:p w:rsidR="00967A01" w:rsidRPr="00EF4976" w:rsidRDefault="00967A01" w:rsidP="0003549D">
      <w:r w:rsidRPr="00EF4976">
        <w:t>Раз, два, три – наша елочка гори!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Ай да елка, как красива! 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>Всем на радость, всем на диво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>Вы трудились не напрасно –</w:t>
      </w:r>
    </w:p>
    <w:p w:rsidR="00967A01" w:rsidRPr="00EF4976" w:rsidRDefault="00967A01" w:rsidP="0003549D">
      <w:pPr>
        <w:pStyle w:val="NormalWeb"/>
        <w:spacing w:before="0" w:beforeAutospacing="0" w:after="0" w:afterAutospacing="0"/>
      </w:pPr>
      <w:r w:rsidRPr="00EF4976">
        <w:t xml:space="preserve">Встретим Новый год прекрасно! </w:t>
      </w:r>
    </w:p>
    <w:p w:rsidR="00967A01" w:rsidRPr="00EF4976" w:rsidRDefault="00967A01" w:rsidP="0003549D">
      <w:pPr>
        <w:rPr>
          <w:b/>
        </w:rPr>
      </w:pPr>
    </w:p>
    <w:p w:rsidR="00967A01" w:rsidRPr="00EF4976" w:rsidRDefault="00967A01" w:rsidP="0003549D">
      <w:r w:rsidRPr="00EF4976">
        <w:t>В круг, ребята, становись,</w:t>
      </w:r>
    </w:p>
    <w:p w:rsidR="00967A01" w:rsidRPr="00EF4976" w:rsidRDefault="00967A01" w:rsidP="0003549D">
      <w:r w:rsidRPr="00EF4976">
        <w:t>Крепче за руки держись!</w:t>
      </w:r>
    </w:p>
    <w:p w:rsidR="00967A01" w:rsidRPr="00EF4976" w:rsidRDefault="00967A01" w:rsidP="00AF00EB">
      <w:r w:rsidRPr="00EF4976">
        <w:t>Мы про елочку споем,</w:t>
      </w:r>
    </w:p>
    <w:p w:rsidR="00967A01" w:rsidRPr="00EF4976" w:rsidRDefault="00967A01" w:rsidP="00AF00EB">
      <w:r w:rsidRPr="00EF4976">
        <w:t>Хоровод наш заведем…</w:t>
      </w:r>
    </w:p>
    <w:p w:rsidR="00967A01" w:rsidRDefault="00967A01" w:rsidP="00AF00EB">
      <w:pPr>
        <w:rPr>
          <w:b/>
        </w:rPr>
      </w:pPr>
    </w:p>
    <w:p w:rsidR="00967A01" w:rsidRPr="00EF4976" w:rsidRDefault="00967A01" w:rsidP="00AF00EB">
      <w:r w:rsidRPr="00EF4976">
        <w:rPr>
          <w:b/>
        </w:rPr>
        <w:t>Хоровод вокруг ёлки («В лесу родилась елочка»).</w:t>
      </w:r>
    </w:p>
    <w:p w:rsidR="00967A01" w:rsidRDefault="00967A01" w:rsidP="00AF00EB">
      <w:pPr>
        <w:rPr>
          <w:b/>
        </w:rPr>
      </w:pP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</w:t>
      </w:r>
    </w:p>
    <w:p w:rsidR="00967A01" w:rsidRPr="00EF4976" w:rsidRDefault="00967A01" w:rsidP="001E122A">
      <w:pPr>
        <w:jc w:val="both"/>
        <w:rPr>
          <w:iCs/>
        </w:rPr>
      </w:pPr>
      <w:r w:rsidRPr="00EF4976">
        <w:rPr>
          <w:iCs/>
        </w:rPr>
        <w:t>Очень танец был ваш мил.</w:t>
      </w:r>
    </w:p>
    <w:p w:rsidR="00967A01" w:rsidRPr="00EF4976" w:rsidRDefault="00967A01" w:rsidP="001E122A">
      <w:pPr>
        <w:jc w:val="both"/>
        <w:rPr>
          <w:iCs/>
        </w:rPr>
      </w:pPr>
      <w:r w:rsidRPr="00EF4976">
        <w:rPr>
          <w:iCs/>
        </w:rPr>
        <w:t>Также помню, не забыл</w:t>
      </w:r>
    </w:p>
    <w:p w:rsidR="00967A01" w:rsidRPr="00EF4976" w:rsidRDefault="00967A01" w:rsidP="001E122A">
      <w:pPr>
        <w:jc w:val="both"/>
        <w:rPr>
          <w:iCs/>
        </w:rPr>
      </w:pPr>
      <w:r w:rsidRPr="00EF4976">
        <w:rPr>
          <w:iCs/>
        </w:rPr>
        <w:t>Поиграть вы любите?</w:t>
      </w:r>
    </w:p>
    <w:p w:rsidR="00967A01" w:rsidRPr="00EF4976" w:rsidRDefault="00967A01" w:rsidP="001E122A">
      <w:pPr>
        <w:jc w:val="both"/>
        <w:rPr>
          <w:iCs/>
        </w:rPr>
      </w:pPr>
    </w:p>
    <w:p w:rsidR="00967A01" w:rsidRPr="00EF4976" w:rsidRDefault="00967A01" w:rsidP="00AF00EB">
      <w:r w:rsidRPr="00EF4976">
        <w:t>Вот  теперь для всех игра,</w:t>
      </w:r>
    </w:p>
    <w:p w:rsidR="00967A01" w:rsidRPr="00EF4976" w:rsidRDefault="00967A01" w:rsidP="00AF00EB">
      <w:r w:rsidRPr="00EF4976">
        <w:t>Всем понравится она.</w:t>
      </w:r>
    </w:p>
    <w:p w:rsidR="00967A01" w:rsidRPr="00EF4976" w:rsidRDefault="00967A01" w:rsidP="00AF00EB">
      <w:r w:rsidRPr="00EF4976">
        <w:t>Ничего не говорите,</w:t>
      </w:r>
    </w:p>
    <w:p w:rsidR="00967A01" w:rsidRPr="00EF4976" w:rsidRDefault="00967A01" w:rsidP="00AF00EB">
      <w:r w:rsidRPr="00EF4976">
        <w:t>А движеньем покажите!</w:t>
      </w:r>
    </w:p>
    <w:p w:rsidR="00967A01" w:rsidRPr="00EF4976" w:rsidRDefault="00967A01" w:rsidP="00AF00EB">
      <w:r w:rsidRPr="00EF4976">
        <w:t xml:space="preserve">Как живёте? </w:t>
      </w:r>
    </w:p>
    <w:p w:rsidR="00967A01" w:rsidRPr="00EF4976" w:rsidRDefault="00967A01" w:rsidP="00AF00EB">
      <w:r w:rsidRPr="00EF4976">
        <w:t>Как идёте?</w:t>
      </w:r>
    </w:p>
    <w:p w:rsidR="00967A01" w:rsidRPr="00EF4976" w:rsidRDefault="00967A01" w:rsidP="00AF00EB">
      <w:r w:rsidRPr="00EF4976">
        <w:t xml:space="preserve">Как бежите? </w:t>
      </w:r>
    </w:p>
    <w:p w:rsidR="00967A01" w:rsidRPr="00EF4976" w:rsidRDefault="00967A01" w:rsidP="00AF00EB">
      <w:r w:rsidRPr="00EF4976">
        <w:t>Как берёте?</w:t>
      </w:r>
    </w:p>
    <w:p w:rsidR="00967A01" w:rsidRPr="00EF4976" w:rsidRDefault="00967A01" w:rsidP="00AF00EB">
      <w:r w:rsidRPr="00EF4976">
        <w:t>Как даёте?</w:t>
      </w:r>
    </w:p>
    <w:p w:rsidR="00967A01" w:rsidRPr="00EF4976" w:rsidRDefault="00967A01" w:rsidP="00AF00EB">
      <w:r w:rsidRPr="00EF4976">
        <w:t>Как шалите?</w:t>
      </w:r>
    </w:p>
    <w:p w:rsidR="00967A01" w:rsidRPr="00EF4976" w:rsidRDefault="00967A01" w:rsidP="00AF00EB">
      <w:r w:rsidRPr="00EF4976">
        <w:t>Как грозите?</w:t>
      </w:r>
    </w:p>
    <w:p w:rsidR="00967A01" w:rsidRPr="00EF4976" w:rsidRDefault="00967A01" w:rsidP="00AF00EB">
      <w:r w:rsidRPr="00EF4976">
        <w:t xml:space="preserve">Как дразните? </w:t>
      </w:r>
    </w:p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(Дети показывают различные движения, отвечая на вопросы Деда Мороза.)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AF00EB">
      <w:r w:rsidRPr="00EF4976">
        <w:t>Ух вы какие!</w:t>
      </w:r>
    </w:p>
    <w:p w:rsidR="00967A01" w:rsidRPr="00EF4976" w:rsidRDefault="00967A01" w:rsidP="00AF00EB">
      <w:r w:rsidRPr="00EF4976">
        <w:t>А как поёте?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 xml:space="preserve">ДЕТИ. </w:t>
      </w:r>
      <w:r w:rsidRPr="00EF4976">
        <w:t xml:space="preserve">Вот так!  </w:t>
      </w:r>
    </w:p>
    <w:p w:rsidR="00967A01" w:rsidRPr="00EF4976" w:rsidRDefault="00967A01" w:rsidP="00AF00EB">
      <w:pPr>
        <w:rPr>
          <w:b/>
        </w:rPr>
      </w:pPr>
    </w:p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 xml:space="preserve">Песня «Новогодняя сказка». </w:t>
      </w:r>
    </w:p>
    <w:p w:rsidR="00967A01" w:rsidRPr="00EF4976" w:rsidRDefault="00967A01" w:rsidP="00AF00EB">
      <w:pPr>
        <w:rPr>
          <w:i/>
        </w:rPr>
      </w:pP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ВЕДУЩИЙ.</w:t>
      </w:r>
    </w:p>
    <w:p w:rsidR="00967A01" w:rsidRPr="00EF4976" w:rsidRDefault="00967A01" w:rsidP="00AF00EB">
      <w:r w:rsidRPr="00EF4976">
        <w:t>Добрый дедушка Мороз,</w:t>
      </w:r>
    </w:p>
    <w:p w:rsidR="00967A01" w:rsidRPr="00EF4976" w:rsidRDefault="00967A01" w:rsidP="00AF00EB">
      <w:r w:rsidRPr="00EF4976">
        <w:t>Посмотри-ка ты на нас!</w:t>
      </w:r>
    </w:p>
    <w:p w:rsidR="00967A01" w:rsidRPr="00EF4976" w:rsidRDefault="00967A01" w:rsidP="00AF00EB">
      <w:r w:rsidRPr="00EF4976">
        <w:t>Догадайся, Дед Мороз,</w:t>
      </w:r>
    </w:p>
    <w:p w:rsidR="00967A01" w:rsidRPr="00EF4976" w:rsidRDefault="00967A01" w:rsidP="00AF00EB">
      <w:r w:rsidRPr="00EF4976">
        <w:t>Что мы делаем сейчас.</w:t>
      </w:r>
    </w:p>
    <w:p w:rsidR="00967A01" w:rsidRPr="00EF4976" w:rsidRDefault="00967A01" w:rsidP="00AF00EB">
      <w:pPr>
        <w:rPr>
          <w:b/>
          <w:i/>
        </w:rPr>
      </w:pPr>
    </w:p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Дети поют этот куплет под музыку песни «Ах, вы, сени», потом имитируют игру на скрипке.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AF00EB">
      <w:r w:rsidRPr="00EF4976">
        <w:t>Бороду чешете?</w:t>
      </w:r>
    </w:p>
    <w:p w:rsidR="00967A01" w:rsidRPr="00EF4976" w:rsidRDefault="00967A01" w:rsidP="00AF00EB">
      <w:r w:rsidRPr="00EF4976">
        <w:rPr>
          <w:b/>
        </w:rPr>
        <w:t>ДЕТИ.</w:t>
      </w:r>
      <w:r w:rsidRPr="00EF4976">
        <w:t xml:space="preserve">    Нет!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  <w:i/>
        </w:rPr>
        <w:t>Дети опять идут по кругу, поют, потом имитируют игру на</w:t>
      </w:r>
      <w:r w:rsidRPr="00EF4976">
        <w:rPr>
          <w:b/>
        </w:rPr>
        <w:t xml:space="preserve"> дудочке.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AF00EB">
      <w:r w:rsidRPr="00EF4976">
        <w:t>Молоко пьёте?</w:t>
      </w:r>
    </w:p>
    <w:p w:rsidR="00967A01" w:rsidRPr="00EF4976" w:rsidRDefault="00967A01" w:rsidP="00AF00EB">
      <w:r w:rsidRPr="00EF4976">
        <w:rPr>
          <w:b/>
        </w:rPr>
        <w:t>ДЕТИ.</w:t>
      </w:r>
      <w:r w:rsidRPr="00EF4976">
        <w:t xml:space="preserve">    Нет!</w:t>
      </w:r>
    </w:p>
    <w:p w:rsidR="00967A01" w:rsidRPr="00EF4976" w:rsidRDefault="00967A01" w:rsidP="00AF00EB">
      <w:r w:rsidRPr="00EF4976">
        <w:rPr>
          <w:b/>
          <w:i/>
        </w:rPr>
        <w:t>Опять идут по кругу, имитируют игру пианистов.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AF00EB">
      <w:r w:rsidRPr="00EF4976">
        <w:t>Горох перебираете?</w:t>
      </w:r>
    </w:p>
    <w:p w:rsidR="00967A01" w:rsidRPr="00EF4976" w:rsidRDefault="00967A01" w:rsidP="00AF00EB">
      <w:r w:rsidRPr="00EF4976">
        <w:rPr>
          <w:b/>
        </w:rPr>
        <w:t>ДЕТИ.</w:t>
      </w:r>
      <w:r w:rsidRPr="00EF4976">
        <w:t xml:space="preserve"> Нет! На пианино играем!</w:t>
      </w:r>
    </w:p>
    <w:p w:rsidR="00967A01" w:rsidRPr="00EF4976" w:rsidRDefault="00967A01" w:rsidP="00AF00EB">
      <w:r w:rsidRPr="00EF4976">
        <w:rPr>
          <w:b/>
        </w:rPr>
        <w:t xml:space="preserve">ВЕДУЩИЙ. </w:t>
      </w:r>
      <w:r w:rsidRPr="00EF4976">
        <w:rPr>
          <w:b/>
        </w:rPr>
        <w:br/>
      </w:r>
      <w:r w:rsidRPr="00EF4976">
        <w:t>Ничего не угадал, дедушка.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</w:t>
      </w:r>
    </w:p>
    <w:p w:rsidR="00967A01" w:rsidRPr="00EF4976" w:rsidRDefault="00967A01" w:rsidP="00AF00EB">
      <w:r w:rsidRPr="00EF4976">
        <w:t>Ах так, вы над  Дедом Морозом смеетесь, вот я вас сейчас заморожу.</w:t>
      </w:r>
    </w:p>
    <w:p w:rsidR="00967A01" w:rsidRPr="00EF4976" w:rsidRDefault="00967A01" w:rsidP="00AF00EB">
      <w:r w:rsidRPr="00EF4976">
        <w:t>Да не бойтесь вы, друзья,</w:t>
      </w:r>
    </w:p>
    <w:p w:rsidR="00967A01" w:rsidRPr="00EF4976" w:rsidRDefault="00967A01" w:rsidP="00AF00EB">
      <w:r w:rsidRPr="00EF4976">
        <w:t>Подшутил над вами я!</w:t>
      </w:r>
    </w:p>
    <w:p w:rsidR="00967A01" w:rsidRPr="00EF4976" w:rsidRDefault="00967A01" w:rsidP="00AF00EB">
      <w:r w:rsidRPr="00EF4976">
        <w:t xml:space="preserve">  </w:t>
      </w:r>
    </w:p>
    <w:p w:rsidR="00967A01" w:rsidRPr="00EF4976" w:rsidRDefault="00967A01" w:rsidP="00AF00EB">
      <w:r w:rsidRPr="00EF4976">
        <w:t>А сейчас я хочу поиграть с маленькими ребятишками.</w:t>
      </w:r>
    </w:p>
    <w:p w:rsidR="00967A01" w:rsidRPr="00EF4976" w:rsidRDefault="00967A01" w:rsidP="00AF00EB">
      <w:r w:rsidRPr="00EF4976">
        <w:t>Для этого я попрошу  выйти двух желающих. Посмотрим, кто из вас самый быстрый и ловкий!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Игра «Снежки»</w:t>
      </w:r>
    </w:p>
    <w:p w:rsidR="00967A01" w:rsidRPr="00EF4976" w:rsidRDefault="00967A01" w:rsidP="00AF00EB">
      <w:pPr>
        <w:rPr>
          <w:b/>
          <w:i/>
        </w:rPr>
      </w:pP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 xml:space="preserve">ДЕД МОРОЗ </w:t>
      </w:r>
    </w:p>
    <w:p w:rsidR="00967A01" w:rsidRPr="00EF4976" w:rsidRDefault="00967A01" w:rsidP="00AF00EB">
      <w:r w:rsidRPr="00EF4976">
        <w:t>Уф, что-то мне жарко стало, дайте воды попить!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Ведущая подаёт ему кружку, на 1/3 наполненную конфетти. Дед Мороз делает вид, что пьёт, а потом как бы выплёскивает остатки воды на гостей.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>Снегурочка.</w:t>
      </w:r>
    </w:p>
    <w:p w:rsidR="00967A01" w:rsidRPr="00EF4976" w:rsidRDefault="00967A01" w:rsidP="00AF00EB">
      <w:r w:rsidRPr="00EF4976">
        <w:t>Утомился Дед, устал.</w:t>
      </w:r>
    </w:p>
    <w:p w:rsidR="00967A01" w:rsidRPr="00EF4976" w:rsidRDefault="00967A01" w:rsidP="00AF00EB">
      <w:r w:rsidRPr="00EF4976">
        <w:t xml:space="preserve">Так он весело играл. </w:t>
      </w:r>
    </w:p>
    <w:p w:rsidR="00967A01" w:rsidRPr="00EF4976" w:rsidRDefault="00967A01" w:rsidP="00AF00EB">
      <w:r w:rsidRPr="00EF4976">
        <w:t xml:space="preserve">Пусть немного отдохнет! </w:t>
      </w:r>
    </w:p>
    <w:p w:rsidR="00967A01" w:rsidRPr="00EF4976" w:rsidRDefault="00967A01" w:rsidP="00AF00EB">
      <w:r w:rsidRPr="00EF4976">
        <w:t>Кто стихи ему прочтет?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Дети читают стихи.</w:t>
      </w:r>
    </w:p>
    <w:p w:rsidR="00967A01" w:rsidRPr="00EF4976" w:rsidRDefault="00967A01" w:rsidP="002B2A65">
      <w:pPr>
        <w:jc w:val="both"/>
        <w:rPr>
          <w:b/>
        </w:rPr>
      </w:pPr>
      <w:r w:rsidRPr="00EF4976">
        <w:rPr>
          <w:b/>
        </w:rPr>
        <w:t>ДЕД МОРОЗ</w:t>
      </w:r>
    </w:p>
    <w:p w:rsidR="00967A01" w:rsidRPr="00EF4976" w:rsidRDefault="00967A01" w:rsidP="002B2A65">
      <w:pPr>
        <w:jc w:val="both"/>
      </w:pPr>
      <w:r w:rsidRPr="00EF4976">
        <w:t>Вы стихи нам рассказали</w:t>
      </w:r>
    </w:p>
    <w:p w:rsidR="00967A01" w:rsidRPr="00EF4976" w:rsidRDefault="00967A01" w:rsidP="002B2A65">
      <w:pPr>
        <w:jc w:val="both"/>
      </w:pPr>
      <w:r w:rsidRPr="00EF4976">
        <w:t>Каждый  в зале очень рад!</w:t>
      </w:r>
    </w:p>
    <w:p w:rsidR="00967A01" w:rsidRPr="00EF4976" w:rsidRDefault="00967A01" w:rsidP="002B2A65">
      <w:pPr>
        <w:jc w:val="both"/>
      </w:pPr>
      <w:r w:rsidRPr="00EF4976">
        <w:t>Получили мы все вместе</w:t>
      </w:r>
    </w:p>
    <w:p w:rsidR="00967A01" w:rsidRPr="00EF4976" w:rsidRDefault="00967A01" w:rsidP="002B2A65">
      <w:pPr>
        <w:jc w:val="both"/>
      </w:pPr>
      <w:r w:rsidRPr="00EF4976">
        <w:t>Положительный заряд!</w:t>
      </w: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</w:t>
      </w:r>
    </w:p>
    <w:p w:rsidR="00967A01" w:rsidRPr="00EF4976" w:rsidRDefault="00967A01" w:rsidP="00AF00EB">
      <w:r w:rsidRPr="00EF4976">
        <w:t xml:space="preserve">А теперь посмотрим, на что способны ребята постарше. </w:t>
      </w:r>
    </w:p>
    <w:p w:rsidR="00967A01" w:rsidRPr="00EF4976" w:rsidRDefault="00967A01" w:rsidP="00AF00EB"/>
    <w:p w:rsidR="00967A01" w:rsidRPr="00EF4976" w:rsidRDefault="00967A01" w:rsidP="00AF00EB">
      <w:pPr>
        <w:rPr>
          <w:b/>
        </w:rPr>
      </w:pPr>
      <w:r w:rsidRPr="00EF4976">
        <w:rPr>
          <w:b/>
        </w:rPr>
        <w:t xml:space="preserve">Игра-конкурс </w:t>
      </w:r>
    </w:p>
    <w:p w:rsidR="00967A01" w:rsidRPr="00EF4976" w:rsidRDefault="00967A01" w:rsidP="00AF00EB">
      <w:pPr>
        <w:rPr>
          <w:b/>
        </w:rPr>
      </w:pP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AF00EB">
      <w:r w:rsidRPr="00EF4976">
        <w:t>Какие вы все замечательные ребята! Пришла пора раздать подарки! Как всегда под Новый год, получайте, ребята… Получайте</w:t>
      </w:r>
      <w:r w:rsidRPr="00EF4976">
        <w:rPr>
          <w:b/>
          <w:i/>
        </w:rPr>
        <w:t>…(Оглядывается по сторонам).</w:t>
      </w:r>
    </w:p>
    <w:p w:rsidR="00967A01" w:rsidRPr="00EF4976" w:rsidRDefault="00967A01" w:rsidP="00AF00EB">
      <w:r w:rsidRPr="00EF4976">
        <w:t>А мешок-то мой где? Там подарки для всех! Где же я его забыл?</w:t>
      </w:r>
    </w:p>
    <w:p w:rsidR="00967A01" w:rsidRPr="00EF4976" w:rsidRDefault="00967A01" w:rsidP="00AF00EB">
      <w:r w:rsidRPr="00EF4976">
        <w:t xml:space="preserve">На сосне в лесу? </w:t>
      </w:r>
      <w:r w:rsidRPr="00EF4976">
        <w:rPr>
          <w:b/>
          <w:i/>
        </w:rPr>
        <w:t>(чешет затылок</w:t>
      </w:r>
      <w:r w:rsidRPr="00EF4976">
        <w:t xml:space="preserve">) </w:t>
      </w:r>
    </w:p>
    <w:p w:rsidR="00967A01" w:rsidRPr="00EF4976" w:rsidRDefault="00967A01" w:rsidP="00AF00EB">
      <w:r w:rsidRPr="00EF4976">
        <w:t>В сугробе?   Или в вашем гардеробе?</w:t>
      </w:r>
    </w:p>
    <w:p w:rsidR="00967A01" w:rsidRPr="00EF4976" w:rsidRDefault="00967A01" w:rsidP="00AF00EB">
      <w:pPr>
        <w:rPr>
          <w:b/>
          <w:i/>
        </w:rPr>
      </w:pPr>
      <w:r w:rsidRPr="00EF4976">
        <w:t xml:space="preserve">Но волшебный мой шнурок </w:t>
      </w:r>
      <w:r w:rsidRPr="00EF4976">
        <w:rPr>
          <w:b/>
          <w:i/>
        </w:rPr>
        <w:t>(махнув рукой)</w:t>
      </w:r>
    </w:p>
    <w:p w:rsidR="00967A01" w:rsidRPr="00EF4976" w:rsidRDefault="00967A01" w:rsidP="00AF00EB">
      <w:r w:rsidRPr="00EF4976">
        <w:t>Без труда найдёт мешок:</w:t>
      </w:r>
    </w:p>
    <w:p w:rsidR="00967A01" w:rsidRPr="00EF4976" w:rsidRDefault="00967A01" w:rsidP="00AF00EB">
      <w:r w:rsidRPr="00EF4976">
        <w:t>Словно удочку, заброшу,</w:t>
      </w:r>
    </w:p>
    <w:p w:rsidR="00967A01" w:rsidRPr="00EF4976" w:rsidRDefault="00967A01" w:rsidP="00AF00EB">
      <w:r w:rsidRPr="00EF4976">
        <w:t>Пару слов скажу хороших –</w:t>
      </w:r>
    </w:p>
    <w:p w:rsidR="00967A01" w:rsidRPr="00EF4976" w:rsidRDefault="00967A01" w:rsidP="00AF00EB">
      <w:r w:rsidRPr="00EF4976">
        <w:t>Там, где нужно, упадёт,</w:t>
      </w:r>
    </w:p>
    <w:p w:rsidR="00967A01" w:rsidRPr="00EF4976" w:rsidRDefault="00967A01" w:rsidP="00AF00EB">
      <w:r w:rsidRPr="00EF4976">
        <w:t>Всё, что нужно, мне найдёт!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Дед Мороз вынимает или отвязывает от пояса блестящий длинный шнурок, раскручивает его, как рыболовную леску, приговаривая:</w:t>
      </w:r>
    </w:p>
    <w:p w:rsidR="00967A01" w:rsidRPr="00EF4976" w:rsidRDefault="00967A01" w:rsidP="00AF00EB">
      <w:pPr>
        <w:rPr>
          <w:b/>
          <w:i/>
        </w:rPr>
      </w:pPr>
    </w:p>
    <w:p w:rsidR="00967A01" w:rsidRPr="00EF4976" w:rsidRDefault="00967A01" w:rsidP="00AF00EB">
      <w:r w:rsidRPr="00EF4976">
        <w:t>Ты лети, шнурок витой,</w:t>
      </w:r>
    </w:p>
    <w:p w:rsidR="00967A01" w:rsidRPr="00EF4976" w:rsidRDefault="00967A01" w:rsidP="00AF00EB">
      <w:r w:rsidRPr="00EF4976">
        <w:t>Мой волшебный, золотой,</w:t>
      </w:r>
    </w:p>
    <w:p w:rsidR="00967A01" w:rsidRPr="00EF4976" w:rsidRDefault="00967A01" w:rsidP="00AF00EB">
      <w:r w:rsidRPr="00EF4976">
        <w:t>Удлиняйся, удлиняйся,</w:t>
      </w:r>
    </w:p>
    <w:p w:rsidR="00967A01" w:rsidRPr="00EF4976" w:rsidRDefault="00967A01" w:rsidP="00AF00EB">
      <w:r w:rsidRPr="00EF4976">
        <w:t>Мой мешок найти старайся!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Забрасывает в открытую дверь, ведущую из зала, затем медленно тянет к себе, приговаривая: «кажется, есть…», «поймал…»</w:t>
      </w:r>
    </w:p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Вытягивает на середину зала поварёшку, сердится, глядя на шнур.</w:t>
      </w:r>
    </w:p>
    <w:p w:rsidR="00967A01" w:rsidRPr="00EF4976" w:rsidRDefault="00967A01" w:rsidP="00AF00EB">
      <w:pPr>
        <w:rPr>
          <w:b/>
          <w:i/>
        </w:rPr>
      </w:pPr>
    </w:p>
    <w:p w:rsidR="00967A01" w:rsidRPr="00EF4976" w:rsidRDefault="00967A01" w:rsidP="00AF00EB">
      <w:pPr>
        <w:rPr>
          <w:b/>
        </w:rPr>
      </w:pPr>
      <w:r w:rsidRPr="00EF4976">
        <w:rPr>
          <w:b/>
        </w:rPr>
        <w:t>ДЕД МОРОЗ.</w:t>
      </w:r>
    </w:p>
    <w:p w:rsidR="00967A01" w:rsidRPr="00EF4976" w:rsidRDefault="00967A01" w:rsidP="00AF00EB">
      <w:r w:rsidRPr="00EF4976">
        <w:t>Ты чего, шнурок-проказник?</w:t>
      </w:r>
    </w:p>
    <w:p w:rsidR="00967A01" w:rsidRPr="00EF4976" w:rsidRDefault="00967A01" w:rsidP="00AF00EB">
      <w:r w:rsidRPr="00EF4976">
        <w:t>Пошутить решил на праздник?</w:t>
      </w:r>
    </w:p>
    <w:p w:rsidR="00967A01" w:rsidRPr="00EF4976" w:rsidRDefault="00967A01" w:rsidP="00AF00EB">
      <w:r w:rsidRPr="00EF4976">
        <w:t>Ну-ка, снова полети,</w:t>
      </w:r>
    </w:p>
    <w:p w:rsidR="00967A01" w:rsidRPr="00EF4976" w:rsidRDefault="00967A01" w:rsidP="00AF00EB">
      <w:r w:rsidRPr="00EF4976">
        <w:t>Больше с дедом не шути!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Дед Мороз опять закидывает шнур, читая заклинание. Затем тянет его медленно к себе, приговаривая: «уже что-то потяжелее». Вытягивает валенок, опять сердится.</w:t>
      </w:r>
    </w:p>
    <w:p w:rsidR="00967A01" w:rsidRPr="00EF4976" w:rsidRDefault="00967A01" w:rsidP="00AF00EB">
      <w:pPr>
        <w:rPr>
          <w:b/>
          <w:i/>
        </w:rPr>
      </w:pPr>
    </w:p>
    <w:p w:rsidR="00967A01" w:rsidRPr="00EF4976" w:rsidRDefault="00967A01" w:rsidP="00AF00EB">
      <w:r w:rsidRPr="00EF4976">
        <w:rPr>
          <w:b/>
        </w:rPr>
        <w:t>ДЕД МОРОЗ</w:t>
      </w:r>
      <w:r w:rsidRPr="00EF4976">
        <w:t xml:space="preserve"> </w:t>
      </w:r>
      <w:r w:rsidRPr="00EF4976">
        <w:rPr>
          <w:b/>
          <w:i/>
        </w:rPr>
        <w:t>(глядя на шнур).</w:t>
      </w:r>
    </w:p>
    <w:p w:rsidR="00967A01" w:rsidRPr="00EF4976" w:rsidRDefault="00967A01" w:rsidP="00AF00EB">
      <w:r w:rsidRPr="00EF4976">
        <w:t>Снова шутишь, озорник?</w:t>
      </w:r>
    </w:p>
    <w:p w:rsidR="00967A01" w:rsidRPr="00EF4976" w:rsidRDefault="00967A01" w:rsidP="00AF00EB">
      <w:r w:rsidRPr="00EF4976">
        <w:t>Я к такому не привык!</w:t>
      </w:r>
    </w:p>
    <w:p w:rsidR="00967A01" w:rsidRPr="00EF4976" w:rsidRDefault="00967A01" w:rsidP="00AF00EB">
      <w:r w:rsidRPr="00EF4976">
        <w:t>Притащи мешок сейчас же</w:t>
      </w:r>
    </w:p>
    <w:p w:rsidR="00967A01" w:rsidRPr="00EF4976" w:rsidRDefault="00967A01" w:rsidP="00AF00EB">
      <w:r w:rsidRPr="00EF4976">
        <w:t>Или выброшу подальше!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Закидывает шнур в третий раз, просит кого-нибудь из детей помочь тянуть, вместе вытягивают мешок с подарками.</w:t>
      </w:r>
    </w:p>
    <w:p w:rsidR="00967A01" w:rsidRPr="00EF4976" w:rsidRDefault="00967A01" w:rsidP="00AF00EB">
      <w:pPr>
        <w:rPr>
          <w:b/>
          <w:i/>
        </w:rPr>
      </w:pPr>
      <w:r w:rsidRPr="00EF4976">
        <w:rPr>
          <w:b/>
        </w:rPr>
        <w:t>ДЕД МОРОЗ</w:t>
      </w:r>
      <w:r w:rsidRPr="00EF4976">
        <w:t xml:space="preserve"> </w:t>
      </w:r>
      <w:r w:rsidRPr="00EF4976">
        <w:rPr>
          <w:b/>
          <w:i/>
        </w:rPr>
        <w:t>(глядя на шнур).</w:t>
      </w:r>
    </w:p>
    <w:p w:rsidR="00967A01" w:rsidRPr="00EF4976" w:rsidRDefault="00967A01" w:rsidP="00AF00EB">
      <w:r w:rsidRPr="00EF4976">
        <w:t>Ну, теперь ты молодец,</w:t>
      </w:r>
    </w:p>
    <w:p w:rsidR="00967A01" w:rsidRPr="00EF4976" w:rsidRDefault="00967A01" w:rsidP="00AF00EB">
      <w:r w:rsidRPr="00EF4976">
        <w:t>Вот подарки, наконец!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>(Раздаёт подарки всем детям.)</w:t>
      </w:r>
    </w:p>
    <w:p w:rsidR="00967A01" w:rsidRPr="00EF4976" w:rsidRDefault="00967A01" w:rsidP="00AF00EB">
      <w:pPr>
        <w:rPr>
          <w:b/>
          <w:i/>
        </w:rPr>
      </w:pPr>
    </w:p>
    <w:p w:rsidR="00967A01" w:rsidRPr="00EF4976" w:rsidRDefault="00967A01" w:rsidP="00AF00EB">
      <w:r w:rsidRPr="00EF4976">
        <w:t xml:space="preserve">До свиданья, друзья, будьте всегда такими же добрыми, весёлыми и дружными! С Новым годом! До встречи! </w:t>
      </w:r>
    </w:p>
    <w:p w:rsidR="00967A01" w:rsidRPr="00EF4976" w:rsidRDefault="00967A01" w:rsidP="00AF00EB"/>
    <w:p w:rsidR="00967A01" w:rsidRPr="00EF4976" w:rsidRDefault="00967A01" w:rsidP="00AF00EB">
      <w:pPr>
        <w:rPr>
          <w:b/>
          <w:i/>
        </w:rPr>
      </w:pPr>
      <w:r w:rsidRPr="00EF4976">
        <w:rPr>
          <w:b/>
          <w:i/>
        </w:rPr>
        <w:t xml:space="preserve">Звучит весёлая музыка. </w:t>
      </w:r>
    </w:p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p w:rsidR="00967A01" w:rsidRPr="00EF4976" w:rsidRDefault="00967A01"/>
    <w:sectPr w:rsidR="00967A01" w:rsidRPr="00EF4976" w:rsidSect="009E335B">
      <w:pgSz w:w="11906" w:h="16838"/>
      <w:pgMar w:top="568" w:right="282" w:bottom="426" w:left="426" w:header="708" w:footer="708" w:gutter="0"/>
      <w:cols w:num="2" w:space="708" w:equalWidth="0">
        <w:col w:w="5245" w:space="708"/>
        <w:col w:w="524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2348D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35A6C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86AF4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4EB8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CA711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724A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76EFB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2E00E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7C3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9AD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0EB"/>
    <w:rsid w:val="0003549D"/>
    <w:rsid w:val="001E122A"/>
    <w:rsid w:val="00270129"/>
    <w:rsid w:val="002B2A65"/>
    <w:rsid w:val="00317F08"/>
    <w:rsid w:val="00382D5E"/>
    <w:rsid w:val="00440F88"/>
    <w:rsid w:val="00474D77"/>
    <w:rsid w:val="004B00C2"/>
    <w:rsid w:val="004E4156"/>
    <w:rsid w:val="00543634"/>
    <w:rsid w:val="006657CC"/>
    <w:rsid w:val="00670135"/>
    <w:rsid w:val="0076400E"/>
    <w:rsid w:val="00967A01"/>
    <w:rsid w:val="0097100B"/>
    <w:rsid w:val="009E335B"/>
    <w:rsid w:val="00A365DE"/>
    <w:rsid w:val="00AF00EB"/>
    <w:rsid w:val="00B85471"/>
    <w:rsid w:val="00BD46AF"/>
    <w:rsid w:val="00D17BF5"/>
    <w:rsid w:val="00D45DBB"/>
    <w:rsid w:val="00D55816"/>
    <w:rsid w:val="00EF4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0E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97100B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97100B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AF00E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AF00EB"/>
    <w:rPr>
      <w:rFonts w:cs="Times New Roman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9E335B"/>
    <w:rPr>
      <w:rFonts w:cs="Times New Roman"/>
      <w:shd w:val="clear" w:color="auto" w:fill="FFFFFF"/>
      <w:lang w:bidi="ar-SA"/>
    </w:rPr>
  </w:style>
  <w:style w:type="character" w:customStyle="1" w:styleId="a0">
    <w:name w:val="Основной текст + Полужирный"/>
    <w:basedOn w:val="a"/>
    <w:uiPriority w:val="99"/>
    <w:rsid w:val="009E335B"/>
    <w:rPr>
      <w:b/>
      <w:bCs/>
      <w:color w:val="000000"/>
      <w:spacing w:val="0"/>
      <w:w w:val="100"/>
      <w:position w:val="0"/>
      <w:lang w:val="ru-RU"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9E335B"/>
    <w:rPr>
      <w:rFonts w:cs="Times New Roman"/>
      <w:b/>
      <w:bCs/>
      <w:shd w:val="clear" w:color="auto" w:fill="FFFFFF"/>
      <w:lang w:bidi="ar-SA"/>
    </w:rPr>
  </w:style>
  <w:style w:type="character" w:customStyle="1" w:styleId="21">
    <w:name w:val="Основной текст (2) + Не полужирный"/>
    <w:basedOn w:val="2"/>
    <w:uiPriority w:val="99"/>
    <w:rsid w:val="009E335B"/>
    <w:rPr>
      <w:color w:val="000000"/>
      <w:spacing w:val="0"/>
      <w:w w:val="100"/>
      <w:position w:val="0"/>
      <w:lang w:val="ru-RU" w:eastAsia="ru-RU"/>
    </w:rPr>
  </w:style>
  <w:style w:type="character" w:customStyle="1" w:styleId="FranklinGothicHeavy">
    <w:name w:val="Основной текст + Franklin Gothic Heavy"/>
    <w:aliases w:val="10 pt,Полужирный,Интервал 0 pt"/>
    <w:basedOn w:val="a"/>
    <w:uiPriority w:val="99"/>
    <w:rsid w:val="009E335B"/>
    <w:rPr>
      <w:rFonts w:ascii="Franklin Gothic Heavy" w:hAnsi="Franklin Gothic Heavy" w:cs="Franklin Gothic Heavy"/>
      <w:b/>
      <w:bCs/>
      <w:color w:val="000000"/>
      <w:spacing w:val="10"/>
      <w:w w:val="100"/>
      <w:position w:val="0"/>
      <w:sz w:val="20"/>
      <w:szCs w:val="20"/>
      <w:lang w:val="ru-RU" w:eastAsia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9E335B"/>
    <w:rPr>
      <w:rFonts w:cs="Times New Roman"/>
      <w:i/>
      <w:iCs/>
      <w:shd w:val="clear" w:color="auto" w:fill="FFFFFF"/>
      <w:lang w:bidi="ar-SA"/>
    </w:rPr>
  </w:style>
  <w:style w:type="character" w:customStyle="1" w:styleId="31">
    <w:name w:val="Основной текст (3) + Не курсив"/>
    <w:basedOn w:val="3"/>
    <w:uiPriority w:val="99"/>
    <w:rsid w:val="009E335B"/>
    <w:rPr>
      <w:color w:val="000000"/>
      <w:spacing w:val="0"/>
      <w:w w:val="100"/>
      <w:position w:val="0"/>
      <w:lang w:val="ru-RU" w:eastAsia="ru-RU"/>
    </w:rPr>
  </w:style>
  <w:style w:type="character" w:customStyle="1" w:styleId="9pt">
    <w:name w:val="Основной текст + 9 pt"/>
    <w:aliases w:val="Полужирный1"/>
    <w:basedOn w:val="a"/>
    <w:uiPriority w:val="99"/>
    <w:rsid w:val="009E335B"/>
    <w:rPr>
      <w:b/>
      <w:bCs/>
      <w:color w:val="000000"/>
      <w:spacing w:val="0"/>
      <w:w w:val="100"/>
      <w:position w:val="0"/>
      <w:sz w:val="18"/>
      <w:szCs w:val="18"/>
      <w:lang w:val="ru-RU" w:eastAsia="ru-RU"/>
    </w:rPr>
  </w:style>
  <w:style w:type="paragraph" w:customStyle="1" w:styleId="1">
    <w:name w:val="Основной текст1"/>
    <w:basedOn w:val="Normal"/>
    <w:link w:val="a"/>
    <w:uiPriority w:val="99"/>
    <w:rsid w:val="009E335B"/>
    <w:pPr>
      <w:widowControl w:val="0"/>
      <w:shd w:val="clear" w:color="auto" w:fill="FFFFFF"/>
      <w:spacing w:before="240" w:line="230" w:lineRule="exact"/>
      <w:ind w:hanging="1420"/>
    </w:pPr>
    <w:rPr>
      <w:noProof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9E335B"/>
    <w:pPr>
      <w:widowControl w:val="0"/>
      <w:shd w:val="clear" w:color="auto" w:fill="FFFFFF"/>
      <w:spacing w:line="230" w:lineRule="exact"/>
      <w:ind w:firstLine="280"/>
      <w:jc w:val="both"/>
    </w:pPr>
    <w:rPr>
      <w:b/>
      <w:bCs/>
      <w:noProof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Normal"/>
    <w:link w:val="3"/>
    <w:uiPriority w:val="99"/>
    <w:rsid w:val="009E335B"/>
    <w:pPr>
      <w:widowControl w:val="0"/>
      <w:shd w:val="clear" w:color="auto" w:fill="FFFFFF"/>
      <w:spacing w:line="230" w:lineRule="exact"/>
    </w:pPr>
    <w:rPr>
      <w:i/>
      <w:iCs/>
      <w:noProof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131</TotalTime>
  <Pages>8</Pages>
  <Words>3275</Words>
  <Characters>18671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Для всех</dc:creator>
  <cp:keywords/>
  <dc:description/>
  <cp:lastModifiedBy>Pc01</cp:lastModifiedBy>
  <cp:revision>4</cp:revision>
  <cp:lastPrinted>2014-12-13T12:10:00Z</cp:lastPrinted>
  <dcterms:created xsi:type="dcterms:W3CDTF">2014-12-08T08:51:00Z</dcterms:created>
  <dcterms:modified xsi:type="dcterms:W3CDTF">2014-12-15T10:23:00Z</dcterms:modified>
</cp:coreProperties>
</file>